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962"/>
        <w:gridCol w:w="3118"/>
      </w:tblGrid>
      <w:tr w:rsidR="0013431E" w:rsidTr="00080BA4">
        <w:tc>
          <w:tcPr>
            <w:tcW w:w="1276" w:type="dxa"/>
            <w:shd w:val="clear" w:color="auto" w:fill="C0504D" w:themeFill="accent2"/>
          </w:tcPr>
          <w:p w:rsidR="0013431E" w:rsidRPr="00F235D2" w:rsidRDefault="0013431E" w:rsidP="00080BA4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1.1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bottom"/>
          </w:tcPr>
          <w:p w:rsidR="0013431E" w:rsidRDefault="0013431E" w:rsidP="00080BA4">
            <w:pPr>
              <w:spacing w:before="100" w:after="100"/>
            </w:pPr>
            <w:r>
              <w:rPr>
                <w:b/>
                <w:sz w:val="28"/>
              </w:rPr>
              <w:t>SmartArt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13431E" w:rsidRDefault="0013431E" w:rsidP="006B6297">
            <w:pPr>
              <w:spacing w:before="0" w:after="0"/>
              <w:jc w:val="right"/>
            </w:pPr>
            <w:r w:rsidRPr="00917A86">
              <w:rPr>
                <w:b/>
                <w:sz w:val="18"/>
              </w:rPr>
              <w:t>pop011</w:t>
            </w:r>
            <w:r w:rsidRPr="00917A86">
              <w:rPr>
                <w:sz w:val="18"/>
              </w:rPr>
              <w:br/>
            </w:r>
            <w:r w:rsidR="006B6297">
              <w:rPr>
                <w:sz w:val="18"/>
              </w:rPr>
              <w:t>Beispielbilder.zip</w:t>
            </w:r>
          </w:p>
        </w:tc>
      </w:tr>
    </w:tbl>
    <w:p w:rsidR="00822C67" w:rsidRDefault="00FD7B09" w:rsidP="00FD7B09">
      <w:pPr>
        <w:tabs>
          <w:tab w:val="left" w:pos="1110"/>
        </w:tabs>
        <w:ind w:left="1110" w:hanging="1110"/>
      </w:pPr>
      <w:r>
        <w:rPr>
          <w:i/>
          <w:noProof/>
          <w:lang w:eastAsia="de-AT"/>
        </w:rPr>
        <w:drawing>
          <wp:anchor distT="0" distB="0" distL="114300" distR="114300" simplePos="0" relativeHeight="251658240" behindDoc="0" locked="0" layoutInCell="1" allowOverlap="1" wp14:anchorId="42DE9A0F" wp14:editId="70C8FE8C">
            <wp:simplePos x="0" y="0"/>
            <wp:positionH relativeFrom="column">
              <wp:posOffset>629920</wp:posOffset>
            </wp:positionH>
            <wp:positionV relativeFrom="paragraph">
              <wp:posOffset>-21590</wp:posOffset>
            </wp:positionV>
            <wp:extent cx="5093970" cy="118745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_Einfügen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397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504BBE" w:rsidTr="0095625D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504BBE" w:rsidRDefault="00504BBE" w:rsidP="0095625D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9DA3D8A" wp14:editId="7477BA8F">
                  <wp:extent cx="400050" cy="40005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504BBE" w:rsidRDefault="00504BBE" w:rsidP="00FD7B09">
            <w:pPr>
              <w:spacing w:before="960" w:after="60"/>
              <w:rPr>
                <w:i/>
              </w:rPr>
            </w:pPr>
          </w:p>
          <w:p w:rsidR="00504BBE" w:rsidRDefault="00504BBE" w:rsidP="0095625D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Über </w:t>
            </w:r>
            <w:r w:rsidRPr="00504BBE">
              <w:rPr>
                <w:b/>
              </w:rPr>
              <w:t>| Einfüge</w:t>
            </w:r>
            <w:bookmarkStart w:id="0" w:name="_GoBack"/>
            <w:bookmarkEnd w:id="0"/>
            <w:r w:rsidRPr="00504BBE">
              <w:rPr>
                <w:b/>
              </w:rPr>
              <w:t>n |</w:t>
            </w:r>
            <w:r>
              <w:rPr>
                <w:i/>
              </w:rPr>
              <w:t xml:space="preserve"> kann man verschiedene Objekte auf der aktiven Folie platzieren.</w:t>
            </w:r>
          </w:p>
          <w:p w:rsidR="00504BBE" w:rsidRDefault="00504BBE" w:rsidP="0095625D">
            <w:pPr>
              <w:spacing w:before="60" w:after="60"/>
              <w:rPr>
                <w:i/>
              </w:rPr>
            </w:pPr>
            <w:r>
              <w:rPr>
                <w:i/>
              </w:rPr>
              <w:t>Jene mit der meisten Verwendung sind:</w:t>
            </w:r>
          </w:p>
          <w:p w:rsidR="00504BBE" w:rsidRPr="00860A3E" w:rsidRDefault="00504BBE" w:rsidP="00860A3E">
            <w:pPr>
              <w:pStyle w:val="Listenabsatz"/>
              <w:numPr>
                <w:ilvl w:val="0"/>
                <w:numId w:val="23"/>
              </w:numPr>
              <w:tabs>
                <w:tab w:val="left" w:pos="1593"/>
              </w:tabs>
              <w:spacing w:before="60" w:after="60"/>
              <w:ind w:left="459"/>
              <w:rPr>
                <w:i/>
              </w:rPr>
            </w:pPr>
            <w:r w:rsidRPr="00860A3E">
              <w:rPr>
                <w:b/>
                <w:i/>
              </w:rPr>
              <w:t>Tabelle</w:t>
            </w:r>
            <w:r w:rsidRPr="00860A3E">
              <w:rPr>
                <w:i/>
              </w:rPr>
              <w:t xml:space="preserve">: </w:t>
            </w:r>
            <w:r w:rsidR="00860A3E">
              <w:rPr>
                <w:i/>
              </w:rPr>
              <w:tab/>
            </w:r>
            <w:r w:rsidRPr="00860A3E">
              <w:rPr>
                <w:i/>
              </w:rPr>
              <w:t>Mit Spalten, Zeilen und Zellen – ähnlich wie in Word.</w:t>
            </w:r>
          </w:p>
          <w:p w:rsidR="00504BBE" w:rsidRPr="00860A3E" w:rsidRDefault="00504BBE" w:rsidP="00860A3E">
            <w:pPr>
              <w:pStyle w:val="Listenabsatz"/>
              <w:numPr>
                <w:ilvl w:val="0"/>
                <w:numId w:val="23"/>
              </w:numPr>
              <w:tabs>
                <w:tab w:val="left" w:pos="1593"/>
              </w:tabs>
              <w:spacing w:before="60" w:after="60"/>
              <w:ind w:left="459"/>
              <w:rPr>
                <w:i/>
              </w:rPr>
            </w:pPr>
            <w:r w:rsidRPr="00860A3E">
              <w:rPr>
                <w:b/>
                <w:i/>
              </w:rPr>
              <w:t>Grafik</w:t>
            </w:r>
            <w:r w:rsidRPr="00860A3E">
              <w:rPr>
                <w:i/>
              </w:rPr>
              <w:t xml:space="preserve">: </w:t>
            </w:r>
            <w:r w:rsidR="00860A3E">
              <w:rPr>
                <w:i/>
              </w:rPr>
              <w:tab/>
            </w:r>
            <w:r w:rsidRPr="00860A3E">
              <w:rPr>
                <w:i/>
              </w:rPr>
              <w:t xml:space="preserve">Einfügen von Bildern (z. B. </w:t>
            </w:r>
            <w:proofErr w:type="spellStart"/>
            <w:r w:rsidRPr="00860A3E">
              <w:rPr>
                <w:i/>
              </w:rPr>
              <w:t>png</w:t>
            </w:r>
            <w:proofErr w:type="spellEnd"/>
            <w:r w:rsidRPr="00860A3E">
              <w:rPr>
                <w:i/>
              </w:rPr>
              <w:t xml:space="preserve">, </w:t>
            </w:r>
            <w:proofErr w:type="spellStart"/>
            <w:r w:rsidRPr="00860A3E">
              <w:rPr>
                <w:i/>
              </w:rPr>
              <w:t>jpg</w:t>
            </w:r>
            <w:proofErr w:type="spellEnd"/>
            <w:r w:rsidRPr="00860A3E">
              <w:rPr>
                <w:i/>
              </w:rPr>
              <w:t xml:space="preserve">, </w:t>
            </w:r>
            <w:proofErr w:type="spellStart"/>
            <w:r w:rsidRPr="00860A3E">
              <w:rPr>
                <w:i/>
              </w:rPr>
              <w:t>gif</w:t>
            </w:r>
            <w:proofErr w:type="spellEnd"/>
            <w:r w:rsidRPr="00860A3E">
              <w:rPr>
                <w:i/>
              </w:rPr>
              <w:t xml:space="preserve"> usw.)</w:t>
            </w:r>
          </w:p>
          <w:p w:rsidR="00504BBE" w:rsidRPr="00860A3E" w:rsidRDefault="00504BBE" w:rsidP="00860A3E">
            <w:pPr>
              <w:pStyle w:val="Listenabsatz"/>
              <w:numPr>
                <w:ilvl w:val="0"/>
                <w:numId w:val="23"/>
              </w:numPr>
              <w:tabs>
                <w:tab w:val="left" w:pos="1593"/>
              </w:tabs>
              <w:spacing w:before="60" w:after="60"/>
              <w:ind w:left="459"/>
              <w:rPr>
                <w:i/>
              </w:rPr>
            </w:pPr>
            <w:r w:rsidRPr="00860A3E">
              <w:rPr>
                <w:b/>
                <w:i/>
              </w:rPr>
              <w:t>Formen</w:t>
            </w:r>
            <w:r w:rsidRPr="00860A3E">
              <w:rPr>
                <w:i/>
              </w:rPr>
              <w:t xml:space="preserve">: </w:t>
            </w:r>
            <w:r w:rsidR="00860A3E">
              <w:rPr>
                <w:i/>
              </w:rPr>
              <w:tab/>
            </w:r>
            <w:r w:rsidRPr="00860A3E">
              <w:rPr>
                <w:i/>
              </w:rPr>
              <w:t>Vorgefertigte Formen wie z. B. Rechtecke, Kreise, Pfeile, usw.</w:t>
            </w:r>
          </w:p>
          <w:p w:rsidR="00504BBE" w:rsidRPr="00860A3E" w:rsidRDefault="00504BBE" w:rsidP="00860A3E">
            <w:pPr>
              <w:pStyle w:val="Listenabsatz"/>
              <w:numPr>
                <w:ilvl w:val="0"/>
                <w:numId w:val="23"/>
              </w:numPr>
              <w:tabs>
                <w:tab w:val="left" w:pos="1593"/>
              </w:tabs>
              <w:spacing w:before="60" w:after="60"/>
              <w:ind w:left="459"/>
              <w:rPr>
                <w:i/>
              </w:rPr>
            </w:pPr>
            <w:r w:rsidRPr="00860A3E">
              <w:rPr>
                <w:b/>
                <w:i/>
              </w:rPr>
              <w:t>SmartArt</w:t>
            </w:r>
            <w:r w:rsidRPr="00860A3E">
              <w:rPr>
                <w:i/>
              </w:rPr>
              <w:t xml:space="preserve">: </w:t>
            </w:r>
            <w:r w:rsidR="00860A3E">
              <w:rPr>
                <w:i/>
              </w:rPr>
              <w:tab/>
            </w:r>
            <w:r w:rsidRPr="00860A3E">
              <w:rPr>
                <w:i/>
              </w:rPr>
              <w:t>Zur graphischen Veranschaulichung von Informationen.</w:t>
            </w:r>
          </w:p>
          <w:p w:rsidR="00504BBE" w:rsidRPr="002E149A" w:rsidRDefault="00504BBE" w:rsidP="0095625D">
            <w:pPr>
              <w:pStyle w:val="Listenabsatz"/>
              <w:numPr>
                <w:ilvl w:val="0"/>
                <w:numId w:val="23"/>
              </w:numPr>
              <w:tabs>
                <w:tab w:val="left" w:pos="1593"/>
              </w:tabs>
              <w:spacing w:before="60" w:after="60"/>
              <w:ind w:left="459"/>
              <w:rPr>
                <w:i/>
              </w:rPr>
            </w:pPr>
            <w:r w:rsidRPr="00860A3E">
              <w:rPr>
                <w:b/>
                <w:i/>
              </w:rPr>
              <w:t>Textfeld</w:t>
            </w:r>
            <w:r w:rsidRPr="00860A3E">
              <w:rPr>
                <w:i/>
              </w:rPr>
              <w:t xml:space="preserve">: </w:t>
            </w:r>
            <w:r w:rsidR="00860A3E">
              <w:rPr>
                <w:i/>
              </w:rPr>
              <w:tab/>
            </w:r>
            <w:r w:rsidR="00860A3E" w:rsidRPr="00860A3E">
              <w:rPr>
                <w:i/>
              </w:rPr>
              <w:t>Für Texte oder Überschriften</w:t>
            </w:r>
          </w:p>
        </w:tc>
      </w:tr>
    </w:tbl>
    <w:p w:rsidR="00504BBE" w:rsidRDefault="00504BBE" w:rsidP="005C7F8C">
      <w:pPr>
        <w:tabs>
          <w:tab w:val="left" w:pos="1110"/>
        </w:tabs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3"/>
        <w:gridCol w:w="66"/>
        <w:gridCol w:w="2619"/>
        <w:gridCol w:w="5744"/>
      </w:tblGrid>
      <w:tr w:rsidR="002C0701" w:rsidTr="005C7F8C">
        <w:trPr>
          <w:trHeight w:val="546"/>
        </w:trPr>
        <w:tc>
          <w:tcPr>
            <w:tcW w:w="893" w:type="dxa"/>
            <w:shd w:val="clear" w:color="auto" w:fill="F2F2F2" w:themeFill="background1" w:themeFillShade="F2"/>
          </w:tcPr>
          <w:p w:rsidR="002C0701" w:rsidRDefault="002C0701" w:rsidP="0095625D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340EC097" wp14:editId="34FF35E6">
                  <wp:extent cx="400050" cy="400050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5" w:type="dxa"/>
            <w:gridSpan w:val="2"/>
            <w:shd w:val="clear" w:color="auto" w:fill="F2F2F2" w:themeFill="background1" w:themeFillShade="F2"/>
          </w:tcPr>
          <w:p w:rsidR="002C0701" w:rsidRPr="005C7F8C" w:rsidRDefault="002C0701" w:rsidP="005C7F8C">
            <w:pPr>
              <w:spacing w:after="60"/>
              <w:rPr>
                <w:b/>
                <w:i/>
              </w:rPr>
            </w:pPr>
            <w:r w:rsidRPr="005C7F8C">
              <w:rPr>
                <w:b/>
                <w:i/>
              </w:rPr>
              <w:t>SmartArt hinzufügen</w:t>
            </w:r>
          </w:p>
          <w:p w:rsidR="002C0701" w:rsidRPr="005C7F8C" w:rsidRDefault="002C0701" w:rsidP="005C7F8C">
            <w:pPr>
              <w:pStyle w:val="Listenabsatz"/>
              <w:numPr>
                <w:ilvl w:val="0"/>
                <w:numId w:val="24"/>
              </w:numPr>
              <w:spacing w:before="60" w:after="60"/>
              <w:ind w:left="403"/>
              <w:rPr>
                <w:i/>
              </w:rPr>
            </w:pPr>
            <w:r w:rsidRPr="005C7F8C">
              <w:rPr>
                <w:i/>
              </w:rPr>
              <w:t>| Einfügen | SmartArt anklicken</w:t>
            </w:r>
          </w:p>
          <w:p w:rsidR="002C0701" w:rsidRPr="005C7F8C" w:rsidRDefault="002C0701" w:rsidP="005C7F8C">
            <w:pPr>
              <w:pStyle w:val="Listenabsatz"/>
              <w:numPr>
                <w:ilvl w:val="0"/>
                <w:numId w:val="24"/>
              </w:numPr>
              <w:spacing w:before="60" w:after="60"/>
              <w:ind w:left="403"/>
              <w:rPr>
                <w:i/>
              </w:rPr>
            </w:pPr>
            <w:r w:rsidRPr="005C7F8C">
              <w:rPr>
                <w:i/>
              </w:rPr>
              <w:t>SmartArt-Graphik auswählen</w:t>
            </w:r>
          </w:p>
          <w:p w:rsidR="002C0701" w:rsidRPr="005C7F8C" w:rsidRDefault="002C0701" w:rsidP="005C7F8C">
            <w:pPr>
              <w:pStyle w:val="Listenabsatz"/>
              <w:numPr>
                <w:ilvl w:val="0"/>
                <w:numId w:val="24"/>
              </w:numPr>
              <w:spacing w:before="60" w:after="60"/>
              <w:ind w:left="403"/>
              <w:rPr>
                <w:i/>
              </w:rPr>
            </w:pPr>
            <w:r w:rsidRPr="005C7F8C">
              <w:rPr>
                <w:i/>
              </w:rPr>
              <w:t>Texte eingeben</w:t>
            </w:r>
          </w:p>
          <w:p w:rsidR="002C0701" w:rsidRPr="005C7F8C" w:rsidRDefault="002C0701" w:rsidP="005C7F8C">
            <w:pPr>
              <w:pStyle w:val="Listenabsatz"/>
              <w:numPr>
                <w:ilvl w:val="0"/>
                <w:numId w:val="24"/>
              </w:numPr>
              <w:spacing w:before="60" w:after="60"/>
              <w:ind w:left="403"/>
              <w:rPr>
                <w:i/>
              </w:rPr>
            </w:pPr>
            <w:r w:rsidRPr="005C7F8C">
              <w:rPr>
                <w:i/>
              </w:rPr>
              <w:t>Texte formatieren, bzw. anpassen</w:t>
            </w:r>
          </w:p>
          <w:p w:rsidR="002C0701" w:rsidRPr="005C7F8C" w:rsidRDefault="005C7F8C" w:rsidP="005C7F8C">
            <w:pPr>
              <w:pStyle w:val="Listenabsatz"/>
              <w:numPr>
                <w:ilvl w:val="0"/>
                <w:numId w:val="24"/>
              </w:numPr>
              <w:spacing w:before="60" w:after="60"/>
              <w:ind w:left="403"/>
              <w:rPr>
                <w:i/>
              </w:rPr>
            </w:pPr>
            <w:r w:rsidRPr="005C7F8C">
              <w:rPr>
                <w:i/>
              </w:rPr>
              <w:t xml:space="preserve">Graphik über die WordArt-Tools </w:t>
            </w:r>
            <w:r>
              <w:rPr>
                <w:i/>
              </w:rPr>
              <w:br/>
            </w:r>
            <w:r w:rsidRPr="005C7F8C">
              <w:rPr>
                <w:i/>
              </w:rPr>
              <w:t>anpassen</w:t>
            </w:r>
          </w:p>
        </w:tc>
        <w:tc>
          <w:tcPr>
            <w:tcW w:w="5744" w:type="dxa"/>
            <w:shd w:val="clear" w:color="auto" w:fill="F2F2F2" w:themeFill="background1" w:themeFillShade="F2"/>
            <w:vAlign w:val="center"/>
          </w:tcPr>
          <w:p w:rsidR="002C0701" w:rsidRPr="00822C67" w:rsidRDefault="002C0701" w:rsidP="0095625D">
            <w:pPr>
              <w:spacing w:before="60" w:after="60"/>
              <w:rPr>
                <w:i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3DC3989D" wp14:editId="13C293A2">
                  <wp:extent cx="3510545" cy="1860550"/>
                  <wp:effectExtent l="0" t="0" r="0" b="63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P_SmartArt_MPyr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0545" cy="186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F8C" w:rsidTr="0095625D">
        <w:trPr>
          <w:trHeight w:val="546"/>
        </w:trPr>
        <w:tc>
          <w:tcPr>
            <w:tcW w:w="959" w:type="dxa"/>
            <w:gridSpan w:val="2"/>
            <w:shd w:val="clear" w:color="auto" w:fill="F2F2F2" w:themeFill="background1" w:themeFillShade="F2"/>
          </w:tcPr>
          <w:p w:rsidR="005C7F8C" w:rsidRDefault="005C7F8C" w:rsidP="0095625D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58B2ADB" wp14:editId="56F7FFAE">
                  <wp:extent cx="355600" cy="355600"/>
                  <wp:effectExtent l="0" t="0" r="6350" b="635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gridSpan w:val="2"/>
            <w:shd w:val="clear" w:color="auto" w:fill="F2F2F2" w:themeFill="background1" w:themeFillShade="F2"/>
            <w:vAlign w:val="center"/>
          </w:tcPr>
          <w:p w:rsidR="005C7F8C" w:rsidRPr="00822C67" w:rsidRDefault="005C7F8C" w:rsidP="0095625D">
            <w:pPr>
              <w:spacing w:before="60" w:after="60"/>
              <w:rPr>
                <w:i/>
              </w:rPr>
            </w:pPr>
            <w:proofErr w:type="spellStart"/>
            <w:r>
              <w:rPr>
                <w:i/>
              </w:rPr>
              <w:t>SmartArts</w:t>
            </w:r>
            <w:proofErr w:type="spellEnd"/>
            <w:r>
              <w:rPr>
                <w:i/>
              </w:rPr>
              <w:t xml:space="preserve"> sind in allen Office-Programmen, wie z. B. Word verfügbar!</w:t>
            </w:r>
          </w:p>
        </w:tc>
      </w:tr>
    </w:tbl>
    <w:p w:rsidR="00504BBE" w:rsidRDefault="00504BBE" w:rsidP="00097DA6">
      <w:pPr>
        <w:tabs>
          <w:tab w:val="left" w:pos="1110"/>
        </w:tabs>
        <w:spacing w:before="0" w:after="0"/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3740"/>
        <w:gridCol w:w="4588"/>
      </w:tblGrid>
      <w:tr w:rsidR="00822C67" w:rsidTr="00A23BFD">
        <w:tc>
          <w:tcPr>
            <w:tcW w:w="886" w:type="dxa"/>
            <w:shd w:val="clear" w:color="auto" w:fill="EEECE1" w:themeFill="background2"/>
          </w:tcPr>
          <w:p w:rsidR="00822C67" w:rsidRDefault="00822C67" w:rsidP="005C7F8C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27836F4" wp14:editId="68E105EE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8" w:type="dxa"/>
            <w:gridSpan w:val="2"/>
            <w:shd w:val="clear" w:color="auto" w:fill="EEECE1" w:themeFill="background2"/>
            <w:vAlign w:val="center"/>
          </w:tcPr>
          <w:p w:rsidR="00822C67" w:rsidRPr="005C7F8C" w:rsidRDefault="005C7F8C" w:rsidP="00333E1C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 w:rsidRPr="005C7F8C">
              <w:rPr>
                <w:b/>
                <w:i/>
                <w:noProof/>
                <w:lang w:val="de-DE" w:eastAsia="de-DE"/>
              </w:rPr>
              <w:t>SmartArts</w:t>
            </w:r>
          </w:p>
          <w:p w:rsidR="005C7F8C" w:rsidRPr="005C7F8C" w:rsidRDefault="005C7F8C" w:rsidP="00097DA6">
            <w:pPr>
              <w:pStyle w:val="Listenabsatz"/>
              <w:numPr>
                <w:ilvl w:val="0"/>
                <w:numId w:val="25"/>
              </w:numPr>
              <w:spacing w:before="60" w:after="60"/>
              <w:ind w:left="390"/>
              <w:rPr>
                <w:i/>
                <w:noProof/>
                <w:lang w:val="de-DE" w:eastAsia="de-DE"/>
              </w:rPr>
            </w:pPr>
            <w:r w:rsidRPr="005C7F8C">
              <w:rPr>
                <w:i/>
                <w:noProof/>
                <w:lang w:val="de-DE" w:eastAsia="de-DE"/>
              </w:rPr>
              <w:t>Öffne PowerPoint und füge 2 leere Folien hinzu.</w:t>
            </w:r>
          </w:p>
          <w:p w:rsidR="005C7F8C" w:rsidRDefault="005C7F8C" w:rsidP="00097DA6">
            <w:pPr>
              <w:pStyle w:val="Listenabsatz"/>
              <w:numPr>
                <w:ilvl w:val="0"/>
                <w:numId w:val="25"/>
              </w:numPr>
              <w:spacing w:before="60" w:after="60"/>
              <w:ind w:left="390"/>
            </w:pPr>
            <w:r>
              <w:t>Gestalte die zwei Folien wie unten dargestellt.</w:t>
            </w:r>
          </w:p>
          <w:p w:rsidR="005C7F8C" w:rsidRDefault="005C7F8C" w:rsidP="00097DA6">
            <w:pPr>
              <w:pStyle w:val="Listenabsatz"/>
              <w:numPr>
                <w:ilvl w:val="0"/>
                <w:numId w:val="25"/>
              </w:numPr>
              <w:spacing w:before="60" w:after="60"/>
              <w:ind w:left="390"/>
            </w:pPr>
            <w:r>
              <w:t>Verändere das Aussehen der Folien nach eigenen Vorstellungen (z. B. andere Farbe oder anderes Layout)</w:t>
            </w:r>
          </w:p>
          <w:p w:rsidR="005C7F8C" w:rsidRDefault="005C7F8C" w:rsidP="00097DA6">
            <w:pPr>
              <w:pStyle w:val="Listenabsatz"/>
              <w:numPr>
                <w:ilvl w:val="0"/>
                <w:numId w:val="25"/>
              </w:numPr>
              <w:spacing w:before="60" w:after="60"/>
              <w:ind w:left="390"/>
            </w:pPr>
            <w:r>
              <w:t>Speichere die PowerPoint</w:t>
            </w:r>
          </w:p>
        </w:tc>
      </w:tr>
      <w:tr w:rsidR="00A23BFD" w:rsidTr="00A23BF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shd w:val="clear" w:color="auto" w:fill="auto"/>
        </w:tblPrEx>
        <w:tc>
          <w:tcPr>
            <w:tcW w:w="46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7DA6" w:rsidRDefault="008D3B0A" w:rsidP="00A23BFD">
            <w:pPr>
              <w:spacing w:before="0" w:after="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1BAD6CC1" wp14:editId="6731F42A">
                  <wp:extent cx="2635250" cy="1847850"/>
                  <wp:effectExtent l="0" t="0" r="0" b="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nappschuss_031417_113519_AM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937"/>
                          <a:stretch/>
                        </pic:blipFill>
                        <pic:spPr bwMode="auto">
                          <a:xfrm>
                            <a:off x="0" y="0"/>
                            <a:ext cx="2642529" cy="18529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7DA6" w:rsidRDefault="008D3B0A" w:rsidP="00A23BFD">
            <w:pPr>
              <w:spacing w:before="0" w:after="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0270D71D" wp14:editId="3DF91D92">
                  <wp:extent cx="2655607" cy="1873250"/>
                  <wp:effectExtent l="0" t="0" r="0" b="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nappschuss_031417_113558_AM.jpg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051"/>
                          <a:stretch/>
                        </pic:blipFill>
                        <pic:spPr bwMode="auto">
                          <a:xfrm>
                            <a:off x="0" y="0"/>
                            <a:ext cx="2667864" cy="1881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7DA6" w:rsidRDefault="00097DA6" w:rsidP="00A23BFD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D3B0A" w:rsidTr="0095625D">
        <w:tc>
          <w:tcPr>
            <w:tcW w:w="886" w:type="dxa"/>
            <w:shd w:val="clear" w:color="auto" w:fill="EEECE1" w:themeFill="background2"/>
          </w:tcPr>
          <w:p w:rsidR="008D3B0A" w:rsidRDefault="008D3B0A" w:rsidP="0095625D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82BF1BC" wp14:editId="28E5A4BF">
                  <wp:extent cx="368300" cy="368300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D3B0A" w:rsidRPr="005C7F8C" w:rsidRDefault="00A23BFD" w:rsidP="0095625D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>
              <w:rPr>
                <w:b/>
                <w:i/>
                <w:noProof/>
                <w:lang w:val="de-DE" w:eastAsia="de-DE"/>
              </w:rPr>
              <w:t>Ernährungspyramide</w:t>
            </w:r>
          </w:p>
          <w:p w:rsidR="008D3B0A" w:rsidRPr="005C7F8C" w:rsidRDefault="00A23BFD" w:rsidP="0095625D">
            <w:pPr>
              <w:pStyle w:val="Listenabsatz"/>
              <w:numPr>
                <w:ilvl w:val="0"/>
                <w:numId w:val="25"/>
              </w:numPr>
              <w:spacing w:before="60" w:after="60"/>
              <w:ind w:left="390"/>
              <w:rPr>
                <w:i/>
                <w:noProof/>
                <w:lang w:val="de-DE" w:eastAsia="de-DE"/>
              </w:rPr>
            </w:pPr>
            <w:r>
              <w:rPr>
                <w:i/>
                <w:noProof/>
                <w:lang w:val="de-DE" w:eastAsia="de-DE"/>
              </w:rPr>
              <w:t>Öffne PowerPoint.</w:t>
            </w:r>
          </w:p>
          <w:p w:rsidR="008D3B0A" w:rsidRDefault="00A23BFD" w:rsidP="0095625D">
            <w:pPr>
              <w:pStyle w:val="Listenabsatz"/>
              <w:numPr>
                <w:ilvl w:val="0"/>
                <w:numId w:val="25"/>
              </w:numPr>
              <w:spacing w:before="60" w:after="60"/>
              <w:ind w:left="390"/>
            </w:pPr>
            <w:r>
              <w:t>Suche im Internet nach der "Ernährungspyramide"</w:t>
            </w:r>
          </w:p>
          <w:p w:rsidR="008D3B0A" w:rsidRDefault="00A23BFD" w:rsidP="0095625D">
            <w:pPr>
              <w:pStyle w:val="Listenabsatz"/>
              <w:numPr>
                <w:ilvl w:val="0"/>
                <w:numId w:val="25"/>
              </w:numPr>
              <w:spacing w:before="60" w:after="60"/>
              <w:ind w:left="390"/>
            </w:pPr>
            <w:r>
              <w:t xml:space="preserve">Gestalte eine Ernährungspyramide mit </w:t>
            </w:r>
            <w:proofErr w:type="spellStart"/>
            <w:r>
              <w:t>SmartArts</w:t>
            </w:r>
            <w:proofErr w:type="spellEnd"/>
            <w:r>
              <w:t>!</w:t>
            </w:r>
          </w:p>
        </w:tc>
      </w:tr>
    </w:tbl>
    <w:p w:rsidR="008D3B0A" w:rsidRDefault="008D3B0A" w:rsidP="00A23BFD">
      <w:pPr>
        <w:spacing w:before="0" w:after="0"/>
      </w:pPr>
    </w:p>
    <w:sectPr w:rsidR="008D3B0A" w:rsidSect="0013431E">
      <w:footerReference w:type="default" r:id="rId16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51D" w:rsidRDefault="00F0151D" w:rsidP="00822C67">
      <w:r>
        <w:separator/>
      </w:r>
    </w:p>
  </w:endnote>
  <w:endnote w:type="continuationSeparator" w:id="0">
    <w:p w:rsidR="00F0151D" w:rsidRDefault="00F0151D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13431E" w:rsidRDefault="0013431E" w:rsidP="0013431E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Power Point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51D" w:rsidRDefault="00F0151D" w:rsidP="00822C67">
      <w:r>
        <w:separator/>
      </w:r>
    </w:p>
  </w:footnote>
  <w:footnote w:type="continuationSeparator" w:id="0">
    <w:p w:rsidR="00F0151D" w:rsidRDefault="00F0151D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49E6"/>
    <w:multiLevelType w:val="hybridMultilevel"/>
    <w:tmpl w:val="79E47D44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E6F40"/>
    <w:multiLevelType w:val="hybridMultilevel"/>
    <w:tmpl w:val="77E29CE2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A07F9"/>
    <w:multiLevelType w:val="hybridMultilevel"/>
    <w:tmpl w:val="F87658E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11"/>
  </w:num>
  <w:num w:numId="5">
    <w:abstractNumId w:val="2"/>
  </w:num>
  <w:num w:numId="6">
    <w:abstractNumId w:val="13"/>
  </w:num>
  <w:num w:numId="7">
    <w:abstractNumId w:val="8"/>
  </w:num>
  <w:num w:numId="8">
    <w:abstractNumId w:val="23"/>
  </w:num>
  <w:num w:numId="9">
    <w:abstractNumId w:val="22"/>
  </w:num>
  <w:num w:numId="10">
    <w:abstractNumId w:val="20"/>
  </w:num>
  <w:num w:numId="11">
    <w:abstractNumId w:val="17"/>
  </w:num>
  <w:num w:numId="12">
    <w:abstractNumId w:val="6"/>
  </w:num>
  <w:num w:numId="13">
    <w:abstractNumId w:val="4"/>
  </w:num>
  <w:num w:numId="14">
    <w:abstractNumId w:val="16"/>
  </w:num>
  <w:num w:numId="15">
    <w:abstractNumId w:val="21"/>
  </w:num>
  <w:num w:numId="16">
    <w:abstractNumId w:val="14"/>
  </w:num>
  <w:num w:numId="17">
    <w:abstractNumId w:val="7"/>
  </w:num>
  <w:num w:numId="18">
    <w:abstractNumId w:val="24"/>
  </w:num>
  <w:num w:numId="19">
    <w:abstractNumId w:val="9"/>
  </w:num>
  <w:num w:numId="20">
    <w:abstractNumId w:val="19"/>
  </w:num>
  <w:num w:numId="21">
    <w:abstractNumId w:val="1"/>
  </w:num>
  <w:num w:numId="22">
    <w:abstractNumId w:val="18"/>
  </w:num>
  <w:num w:numId="23">
    <w:abstractNumId w:val="3"/>
  </w:num>
  <w:num w:numId="24">
    <w:abstractNumId w:val="10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BBE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97DA6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10323F"/>
    <w:rsid w:val="001047C5"/>
    <w:rsid w:val="00113DA2"/>
    <w:rsid w:val="00116BD5"/>
    <w:rsid w:val="001301B0"/>
    <w:rsid w:val="0013431E"/>
    <w:rsid w:val="00137815"/>
    <w:rsid w:val="00142079"/>
    <w:rsid w:val="00145D6B"/>
    <w:rsid w:val="00160563"/>
    <w:rsid w:val="0016700A"/>
    <w:rsid w:val="00172B5D"/>
    <w:rsid w:val="00176D4E"/>
    <w:rsid w:val="001B020E"/>
    <w:rsid w:val="001C0ECA"/>
    <w:rsid w:val="001C0EFC"/>
    <w:rsid w:val="001C4FAE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0701"/>
    <w:rsid w:val="002C1133"/>
    <w:rsid w:val="002C1247"/>
    <w:rsid w:val="002E149A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3C29"/>
    <w:rsid w:val="004B7E80"/>
    <w:rsid w:val="004D2D1C"/>
    <w:rsid w:val="00504BBE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C7F8C"/>
    <w:rsid w:val="005E0279"/>
    <w:rsid w:val="005E4702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B6297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07CCF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0A3E"/>
    <w:rsid w:val="00865FE5"/>
    <w:rsid w:val="00866F3E"/>
    <w:rsid w:val="008776F9"/>
    <w:rsid w:val="00881EEC"/>
    <w:rsid w:val="0089631F"/>
    <w:rsid w:val="008A74DD"/>
    <w:rsid w:val="008B0005"/>
    <w:rsid w:val="008D3B0A"/>
    <w:rsid w:val="008E0322"/>
    <w:rsid w:val="008E34E1"/>
    <w:rsid w:val="009208F4"/>
    <w:rsid w:val="009354EE"/>
    <w:rsid w:val="00945882"/>
    <w:rsid w:val="00946916"/>
    <w:rsid w:val="00954033"/>
    <w:rsid w:val="009729FD"/>
    <w:rsid w:val="009B0892"/>
    <w:rsid w:val="009D2CCB"/>
    <w:rsid w:val="009F11DD"/>
    <w:rsid w:val="00A23BFD"/>
    <w:rsid w:val="00A24DBE"/>
    <w:rsid w:val="00A70875"/>
    <w:rsid w:val="00A94CCC"/>
    <w:rsid w:val="00AC1B38"/>
    <w:rsid w:val="00AC7A6D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151D"/>
    <w:rsid w:val="00F023CC"/>
    <w:rsid w:val="00F053D5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D7B09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PowerPoint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E3D9E0-FBB9-47FC-A46F-5E85C99A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149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1087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4</cp:revision>
  <cp:lastPrinted>2019-10-05T17:30:00Z</cp:lastPrinted>
  <dcterms:created xsi:type="dcterms:W3CDTF">2017-03-14T10:45:00Z</dcterms:created>
  <dcterms:modified xsi:type="dcterms:W3CDTF">2019-10-05T17:30:00Z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