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201B56" w:rsidTr="00295227">
        <w:tc>
          <w:tcPr>
            <w:tcW w:w="1135" w:type="dxa"/>
            <w:shd w:val="clear" w:color="auto" w:fill="0070C0"/>
          </w:tcPr>
          <w:p w:rsidR="00201B56" w:rsidRPr="00F235D2" w:rsidRDefault="00201B56" w:rsidP="00201B56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1.</w:t>
            </w:r>
            <w:r>
              <w:rPr>
                <w:b/>
                <w:color w:val="FFFFFF" w:themeColor="background1"/>
                <w:sz w:val="30"/>
              </w:rPr>
              <w:t>4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201B56" w:rsidRDefault="00201B56" w:rsidP="00295227">
            <w:pPr>
              <w:spacing w:before="100" w:after="100"/>
            </w:pPr>
            <w:r>
              <w:rPr>
                <w:b/>
                <w:sz w:val="28"/>
              </w:rPr>
              <w:t>Zwischenablage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201B56" w:rsidRDefault="00201B56" w:rsidP="00201B56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wrd01</w:t>
            </w:r>
            <w:r>
              <w:rPr>
                <w:b/>
                <w:sz w:val="18"/>
              </w:rPr>
              <w:t>4</w:t>
            </w:r>
            <w:r w:rsidRPr="00E20D7B">
              <w:rPr>
                <w:sz w:val="18"/>
              </w:rPr>
              <w:br/>
            </w:r>
          </w:p>
        </w:tc>
      </w:tr>
    </w:tbl>
    <w:p w:rsidR="00201B56" w:rsidRPr="00201B56" w:rsidRDefault="00201B56" w:rsidP="00201B56">
      <w:pPr>
        <w:spacing w:before="0" w:after="0"/>
      </w:pPr>
    </w:p>
    <w:p w:rsidR="00BB67BC" w:rsidRDefault="00BB67BC" w:rsidP="00201B56">
      <w:pPr>
        <w:pStyle w:val="Einleitungstext"/>
        <w:spacing w:before="0"/>
      </w:pPr>
      <w:r>
        <w:t xml:space="preserve">Manchmal braucht man einen Text an einer anderen Stelle. Dafür gibt es in Windows die Zwischenablage. Ein markierter Text kann dann </w:t>
      </w:r>
      <w:r w:rsidRPr="00BB67BC">
        <w:rPr>
          <w:b/>
        </w:rPr>
        <w:t>kopiert</w:t>
      </w:r>
      <w:r>
        <w:t xml:space="preserve"> bzw. </w:t>
      </w:r>
      <w:r w:rsidRPr="00BB67BC">
        <w:rPr>
          <w:b/>
        </w:rPr>
        <w:t>ausgeschnitten</w:t>
      </w:r>
      <w:r>
        <w:t xml:space="preserve"> werden und an einer anderen Stelle </w:t>
      </w:r>
      <w:r w:rsidRPr="00BB67BC">
        <w:rPr>
          <w:b/>
        </w:rPr>
        <w:t>eingefügt</w:t>
      </w:r>
      <w:r>
        <w:t xml:space="preserve"> werden.</w:t>
      </w:r>
      <w:r w:rsidR="00F8572B">
        <w:t xml:space="preserve"> Die Zwischenablage speichert nicht nur Text. Sie kann auch Hyperlinks, Zahlen, Formeln, Bilder, Objekte usw. speichern.</w:t>
      </w:r>
    </w:p>
    <w:p w:rsidR="00BB67BC" w:rsidRDefault="00201B56" w:rsidP="00BE1308">
      <w:pPr>
        <w:tabs>
          <w:tab w:val="left" w:pos="1110"/>
        </w:tabs>
        <w:spacing w:before="3000"/>
        <w:jc w:val="center"/>
      </w:pPr>
      <w:r>
        <w:rPr>
          <w:lang w:eastAsia="de-AT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28DE819" wp14:editId="690DC4D2">
                <wp:simplePos x="0" y="0"/>
                <wp:positionH relativeFrom="column">
                  <wp:posOffset>-43180</wp:posOffset>
                </wp:positionH>
                <wp:positionV relativeFrom="paragraph">
                  <wp:posOffset>44755</wp:posOffset>
                </wp:positionV>
                <wp:extent cx="5873750" cy="1822450"/>
                <wp:effectExtent l="38100" t="38100" r="107950" b="120650"/>
                <wp:wrapNone/>
                <wp:docPr id="21" name="Gruppieren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3750" cy="1822450"/>
                          <a:chOff x="0" y="0"/>
                          <a:chExt cx="5873750" cy="1822450"/>
                        </a:xfrm>
                      </wpg:grpSpPr>
                      <pic:pic xmlns:pic="http://schemas.openxmlformats.org/drawingml/2006/picture">
                        <pic:nvPicPr>
                          <pic:cNvPr id="1" name="Grafik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80" r="2471" b="3759"/>
                          <a:stretch/>
                        </pic:blipFill>
                        <pic:spPr bwMode="auto">
                          <a:xfrm>
                            <a:off x="1606550" y="330200"/>
                            <a:ext cx="1905000" cy="908050"/>
                          </a:xfrm>
                          <a:prstGeom prst="rect">
                            <a:avLst/>
                          </a:prstGeom>
                          <a:ln w="9525" cap="flat" cmpd="sng" algn="ctr">
                            <a:solidFill>
                              <a:sysClr val="window" lastClr="FFFFFF">
                                <a:lumMod val="65000"/>
                              </a:sys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" name="Gerade Verbindung mit Pfeil 2"/>
                        <wps:cNvCnPr/>
                        <wps:spPr>
                          <a:xfrm>
                            <a:off x="1308100" y="387350"/>
                            <a:ext cx="463550" cy="15240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Textfeld 3"/>
                        <wps:cNvSpPr txBox="1"/>
                        <wps:spPr>
                          <a:xfrm>
                            <a:off x="0" y="88900"/>
                            <a:ext cx="1308100" cy="457200"/>
                          </a:xfrm>
                          <a:prstGeom prst="rect">
                            <a:avLst/>
                          </a:prstGeom>
                          <a:ln w="19050"/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572B" w:rsidRPr="00F8572B" w:rsidRDefault="00F8572B" w:rsidP="00F8572B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F8572B">
                                <w:rPr>
                                  <w:sz w:val="18"/>
                                </w:rPr>
                                <w:t xml:space="preserve">Fügt den Inhalt der </w:t>
                              </w:r>
                              <w:r>
                                <w:rPr>
                                  <w:sz w:val="18"/>
                                </w:rPr>
                                <w:br/>
                              </w:r>
                              <w:r w:rsidRPr="00F8572B">
                                <w:rPr>
                                  <w:sz w:val="18"/>
                                </w:rPr>
                                <w:t>Zwischenablage ein.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erade Verbindung mit Pfeil 5"/>
                        <wps:cNvCnPr/>
                        <wps:spPr>
                          <a:xfrm>
                            <a:off x="1263650" y="984250"/>
                            <a:ext cx="508000" cy="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Textfeld 11"/>
                        <wps:cNvSpPr txBox="1"/>
                        <wps:spPr>
                          <a:xfrm>
                            <a:off x="3695700" y="501650"/>
                            <a:ext cx="2171700" cy="387350"/>
                          </a:xfrm>
                          <a:prstGeom prst="rect">
                            <a:avLst/>
                          </a:prstGeom>
                          <a:ln w="19050"/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403D" w:rsidRPr="00F8572B" w:rsidRDefault="00F9403D" w:rsidP="00F9403D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Fügt den Inhalt in die Zwischenablage. Der markierte Inhalt bleibt erhalten!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erade Verbindung mit Pfeil 12"/>
                        <wps:cNvCnPr/>
                        <wps:spPr>
                          <a:xfrm flipH="1">
                            <a:off x="3206750" y="171450"/>
                            <a:ext cx="520700" cy="27940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feld 10"/>
                        <wps:cNvSpPr txBox="1"/>
                        <wps:spPr>
                          <a:xfrm>
                            <a:off x="3695700" y="0"/>
                            <a:ext cx="2171700" cy="387350"/>
                          </a:xfrm>
                          <a:prstGeom prst="rect">
                            <a:avLst/>
                          </a:prstGeom>
                          <a:ln w="19050"/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9403D" w:rsidRPr="00F8572B" w:rsidRDefault="00F9403D" w:rsidP="00F8572B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Fügt den Inhalt in die Zwischenablage. Der markierte Inhalt wird </w:t>
                              </w:r>
                              <w:r w:rsidRPr="00F9403D">
                                <w:rPr>
                                  <w:b/>
                                  <w:sz w:val="18"/>
                                </w:rPr>
                                <w:t>gelöscht</w:t>
                              </w:r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erade Verbindung mit Pfeil 14"/>
                        <wps:cNvCnPr/>
                        <wps:spPr>
                          <a:xfrm flipH="1">
                            <a:off x="2984500" y="698500"/>
                            <a:ext cx="711200" cy="0"/>
                          </a:xfrm>
                          <a:prstGeom prst="straightConnector1">
                            <a:avLst/>
                          </a:prstGeom>
                          <a:ln w="19050"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Gerade Verbindung mit Pfeil 18"/>
                        <wps:cNvCnPr/>
                        <wps:spPr>
                          <a:xfrm flipH="1" flipV="1">
                            <a:off x="3454400" y="984250"/>
                            <a:ext cx="247650" cy="15875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4" name="Textfeld 4"/>
                        <wps:cNvSpPr txBox="1"/>
                        <wps:spPr>
                          <a:xfrm>
                            <a:off x="0" y="679450"/>
                            <a:ext cx="1308100" cy="565785"/>
                          </a:xfrm>
                          <a:prstGeom prst="rect">
                            <a:avLst/>
                          </a:prstGeom>
                          <a:ln w="19050"/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572B" w:rsidRPr="00F8572B" w:rsidRDefault="00F8572B" w:rsidP="00F8572B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proofErr w:type="spellStart"/>
                              <w:r w:rsidRPr="00F9403D">
                                <w:rPr>
                                  <w:b/>
                                  <w:sz w:val="18"/>
                                </w:rPr>
                                <w:t>Einfügeoptionen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br/>
                              </w:r>
                              <w:r>
                                <w:rPr>
                                  <w:noProof/>
                                  <w:lang w:eastAsia="de-AT"/>
                                </w:rPr>
                                <w:drawing>
                                  <wp:inline distT="0" distB="0" distL="0" distR="0" wp14:anchorId="7F20A846" wp14:editId="22E48CFA">
                                    <wp:extent cx="864296" cy="280583"/>
                                    <wp:effectExtent l="0" t="0" r="0" b="5715"/>
                                    <wp:docPr id="9" name="Grafik 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 rotWithShape="1">
                                            <a:blip r:embed="rId10"/>
                                            <a:srcRect l="2174" t="3295" r="4075" b="22900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66181" cy="2811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erade Verbindung mit Pfeil 20"/>
                        <wps:cNvCnPr/>
                        <wps:spPr>
                          <a:xfrm flipV="1">
                            <a:off x="2889250" y="1181100"/>
                            <a:ext cx="457200" cy="412116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19" name="Textfeld 19"/>
                        <wps:cNvSpPr txBox="1"/>
                        <wps:spPr>
                          <a:xfrm>
                            <a:off x="0" y="1365250"/>
                            <a:ext cx="2946400" cy="457200"/>
                          </a:xfrm>
                          <a:prstGeom prst="rect">
                            <a:avLst/>
                          </a:prstGeom>
                          <a:ln/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12A66" w:rsidRDefault="00312A66" w:rsidP="00F8572B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Öffnet den Aufgabenbereich der Zwischenablage.</w:t>
                              </w:r>
                            </w:p>
                            <w:p w:rsidR="00312A66" w:rsidRPr="00F8572B" w:rsidRDefault="00312A66" w:rsidP="00F8572B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Dort kann man mehrere Inhalte ablegen!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feld 16"/>
                        <wps:cNvSpPr txBox="1"/>
                        <wps:spPr>
                          <a:xfrm>
                            <a:off x="3702050" y="1003300"/>
                            <a:ext cx="2171700" cy="590550"/>
                          </a:xfrm>
                          <a:prstGeom prst="rect">
                            <a:avLst/>
                          </a:prstGeom>
                          <a:ln/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54FC" w:rsidRPr="00F8572B" w:rsidRDefault="00312A66" w:rsidP="00F9403D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312A66">
                                <w:rPr>
                                  <w:b/>
                                  <w:sz w:val="18"/>
                                </w:rPr>
                                <w:t>Format übertragen</w:t>
                              </w:r>
                              <w:r>
                                <w:rPr>
                                  <w:sz w:val="18"/>
                                </w:rPr>
                                <w:t>: Überträgt eine Formatierung (z. B. Fettschrift) auf einen anderen Textteil.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21" o:spid="_x0000_s1026" style="position:absolute;left:0;text-align:left;margin-left:-3.4pt;margin-top:3.5pt;width:462.5pt;height:143.5pt;z-index:251684864" coordsize="58737,182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s1027" type="#_x0000_t75" style="position:absolute;left:16065;top:3302;width:19050;height:90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Kh6DAAAAA2gAAAA8AAABkcnMvZG93bnJldi54bWxET02LwjAQvQv+hzDCXkRTFVepRpEFoSAu&#10;rHrxNjRjW20moclq998bYcHT8Hifs1y3phZ3anxlWcFomIAgzq2uuFBwOm4HcxA+IGusLZOCP/Kw&#10;XnU7S0y1ffAP3Q+hEDGEfYoKyhBcKqXPSzLoh9YRR+5iG4MhwqaQusFHDDe1HCfJpzRYcWwo0dFX&#10;Sfnt8GsUfJtZlu0n5zNVbnp1cj679v1OqY9eu1mACNSGt/jfnek4H16vvK5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kqHoMAAAADaAAAADwAAAAAAAAAAAAAAAACfAgAA&#10;ZHJzL2Rvd25yZXYueG1sUEsFBgAAAAAEAAQA9wAAAIwDAAAAAA==&#10;" stroked="t" strokecolor="#a6a6a6">
                  <v:stroke joinstyle="round"/>
                  <v:imagedata r:id="rId11" o:title="" cropbottom="2463f" cropleft="1167f" cropright="1619f"/>
                  <v:shadow on="t" color="black" opacity="26214f" origin="-.5,-.5" offset=".74836mm,.74836mm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2" o:spid="_x0000_s1028" type="#_x0000_t32" style="position:absolute;left:13081;top:3873;width:4635;height:1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mEmcIAAADaAAAADwAAAGRycy9kb3ducmV2LnhtbESPS2vCQBSF94L/YbhCdzqpi1Kio4hU&#10;LA1dRF24vGSuSTBzJ8xM8+iv7xQEl4fz+Djr7WAa0ZHztWUFr4sEBHFhdc2lgsv5MH8H4QOyxsYy&#10;KRjJw3Yznawx1bbnnLpTKEUcYZ+igiqENpXSFxUZ9AvbEkfvZp3BEKUrpXbYx3HTyGWSvEmDNUdC&#10;hS3tKyrupx8TudjJc/d9zTiTX8f89ju6D7tX6mU27FYgAg3hGX60P7WCJfxfiTd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PmEmcIAAADaAAAADwAAAAAAAAAAAAAA&#10;AAChAgAAZHJzL2Rvd25yZXYueG1sUEsFBgAAAAAEAAQA+QAAAJADAAAAAA==&#10;" strokecolor="#4f81bd [3204]" strokeweight="1.5pt">
                  <v:stroke endarrow="open"/>
                  <v:shadow on="t" color="black" opacity="24903f" origin=",.5" offset="0,.55556mm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3" o:spid="_x0000_s1029" type="#_x0000_t202" style="position:absolute;top:889;width:13081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mw2L8A&#10;AADaAAAADwAAAGRycy9kb3ducmV2LnhtbESPQWvCQBSE7wX/w/IEb3WjgVaiq4ggeJPG4vmRfSbR&#10;7Nuw+9T477uFQo/DzHzDrDaD69SDQmw9G5hNM1DElbct1wa+T/v3BagoyBY7z2TgRRE269HbCgvr&#10;n/xFj1JqlSAcCzTQiPSF1rFqyGGc+p44eRcfHEqSodY24DPBXafnWfahHbacFhrsaddQdSvvzoB0&#10;2fnly4X/PPXD/Sg559fAxkzGw3YJSmiQ//Bf+2AN5PB7Jd0Avf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mbDYvwAAANoAAAAPAAAAAAAAAAAAAAAAAJgCAABkcnMvZG93bnJl&#10;di54bWxQSwUGAAAAAAQABAD1AAAAhAMAAAAA&#10;" fillcolor="white [3201]" strokecolor="#4f81bd [3204]" strokeweight="1.5pt">
                  <v:shadow on="t" color="black" opacity="26214f" origin="-.5,-.5" offset=".74836mm,.74836mm"/>
                  <v:textbox>
                    <w:txbxContent>
                      <w:p w:rsidR="00F8572B" w:rsidRPr="00F8572B" w:rsidRDefault="00F8572B" w:rsidP="00F8572B">
                        <w:pPr>
                          <w:spacing w:before="0" w:after="0"/>
                          <w:jc w:val="center"/>
                          <w:rPr>
                            <w:sz w:val="18"/>
                          </w:rPr>
                        </w:pPr>
                        <w:r w:rsidRPr="00F8572B">
                          <w:rPr>
                            <w:sz w:val="18"/>
                          </w:rPr>
                          <w:t xml:space="preserve">Fügt den Inhalt der </w:t>
                        </w:r>
                        <w:r>
                          <w:rPr>
                            <w:sz w:val="18"/>
                          </w:rPr>
                          <w:br/>
                        </w:r>
                        <w:r w:rsidRPr="00F8572B">
                          <w:rPr>
                            <w:sz w:val="18"/>
                          </w:rPr>
                          <w:t>Zwischenablage ein.</w:t>
                        </w:r>
                      </w:p>
                    </w:txbxContent>
                  </v:textbox>
                </v:shape>
                <v:shape id="Gerade Verbindung mit Pfeil 5" o:spid="_x0000_s1030" type="#_x0000_t32" style="position:absolute;left:12636;top:9842;width:50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Ac7cEAAADaAAAADwAAAGRycy9kb3ducmV2LnhtbESPzYrCMBSF94LvEK4wO00dcJBqFBEH&#10;ZcSF1YXLS3Nti81NSWKt8/STAcHl4fx8nPmyM7VoyfnKsoLxKAFBnFtdcaHgfPoeTkH4gKyxtkwK&#10;nuRhuej35phq++AjtVkoRBxhn6KCMoQmldLnJRn0I9sQR+9qncEQpSukdviI46aWn0nyJQ1WHAkl&#10;NrQuKb9ldxO52MpTe7jseS9/tsfr79Nt7Fqpj0G3moEI1IV3+NXeaQUT+L8Sb4Bc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EBztwQAAANoAAAAPAAAAAAAAAAAAAAAA&#10;AKECAABkcnMvZG93bnJldi54bWxQSwUGAAAAAAQABAD5AAAAjwMAAAAA&#10;" strokecolor="#4f81bd [3204]" strokeweight="1.5pt">
                  <v:stroke endarrow="open"/>
                  <v:shadow on="t" color="black" opacity="24903f" origin=",.5" offset="0,.55556mm"/>
                </v:shape>
                <v:shape id="Textfeld 11" o:spid="_x0000_s1031" type="#_x0000_t202" style="position:absolute;left:36957;top:5016;width:21717;height:38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VjL0A&#10;AADbAAAADwAAAGRycy9kb3ducmV2LnhtbERPTYvCMBC9C/sfwizsTVMVVKpRZGHB27JVPA/N2Fab&#10;SUlGrf9+Iwje5vE+Z7XpXatuFGLj2cB4lIEiLr1tuDJw2P8MF6CiIFtsPZOBB0XYrD8GK8ytv/Mf&#10;3QqpVArhmKOBWqTLtY5lTQ7jyHfEiTv54FASDJW2Ae8p3LV6kmUz7bDh1FBjR981lZfi6gxImx0f&#10;vlj4+b7rr78y5ek5sDFfn/12CUqol7f45d7ZNH8Mz1/SAXr9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RUVjL0AAADbAAAADwAAAAAAAAAAAAAAAACYAgAAZHJzL2Rvd25yZXYu&#10;eG1sUEsFBgAAAAAEAAQA9QAAAIIDAAAAAA==&#10;" fillcolor="white [3201]" strokecolor="#4f81bd [3204]" strokeweight="1.5pt">
                  <v:shadow on="t" color="black" opacity="26214f" origin="-.5,-.5" offset=".74836mm,.74836mm"/>
                  <v:textbox>
                    <w:txbxContent>
                      <w:p w:rsidR="00F9403D" w:rsidRPr="00F8572B" w:rsidRDefault="00F9403D" w:rsidP="00F9403D">
                        <w:pPr>
                          <w:spacing w:before="0" w:after="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Fügt den Inhalt in die Zwischenablage. Der markierte Inhalt bleibt erhalten!</w:t>
                        </w:r>
                      </w:p>
                    </w:txbxContent>
                  </v:textbox>
                </v:shape>
                <v:shape id="Gerade Verbindung mit Pfeil 12" o:spid="_x0000_s1032" type="#_x0000_t32" style="position:absolute;left:32067;top:1714;width:5207;height:279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m9VcIAAADbAAAADwAAAGRycy9kb3ducmV2LnhtbERPS2vCQBC+F/oflin0VjfmUCS6ikpa&#10;exCsj4PehuyYBLOzIbuu6b93BaG3+fieM5n1phGBOldbVjAcJCCIC6trLhUc9l8fIxDOI2tsLJOC&#10;P3Iwm76+TDDT9sZbCjtfihjCLkMFlfdtJqUrKjLoBrYljtzZdgZ9hF0pdYe3GG4amSbJpzRYc2yo&#10;sKVlRcVldzUK8u80hDy0jQnr8/FUb35X+aJU6v2tn49BeOr9v/jp/tFxfgqPX+IBcn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m9VcIAAADbAAAADwAAAAAAAAAAAAAA&#10;AAChAgAAZHJzL2Rvd25yZXYueG1sUEsFBgAAAAAEAAQA+QAAAJADAAAAAA==&#10;" strokecolor="#4f81bd [3204]" strokeweight="1.5pt">
                  <v:stroke endarrow="open"/>
                  <v:shadow on="t" color="black" opacity="24903f" origin=",.5" offset="0,.55556mm"/>
                </v:shape>
                <v:shape id="Textfeld 10" o:spid="_x0000_s1033" type="#_x0000_t202" style="position:absolute;left:36957;width:21717;height:38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mwF8EA&#10;AADbAAAADwAAAGRycy9kb3ducmV2LnhtbESPQWsCQQyF74X+hyEFb3W2FaqsjiKFQm/FVXoOO+nu&#10;6k5mmYm6/ntzEHpLeC/vfVltxtCbC6XcRXbwNi3AENfRd9w4OOy/XhdgsiB77COTgxtl2Kyfn1ZY&#10;+njlHV0qaYyGcC7RQSsylNbmuqWAeRoHYtX+YgoouqbG+oRXDQ+9fS+KDxuwY21ocaDPlupTdQ4O&#10;pC9+b7FaxPl+GM8/MuPZMbFzk5dxuwQjNMq/+XH97RVf6fUXHc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ZsBfBAAAA2wAAAA8AAAAAAAAAAAAAAAAAmAIAAGRycy9kb3du&#10;cmV2LnhtbFBLBQYAAAAABAAEAPUAAACGAwAAAAA=&#10;" fillcolor="white [3201]" strokecolor="#4f81bd [3204]" strokeweight="1.5pt">
                  <v:shadow on="t" color="black" opacity="26214f" origin="-.5,-.5" offset=".74836mm,.74836mm"/>
                  <v:textbox>
                    <w:txbxContent>
                      <w:p w:rsidR="00F9403D" w:rsidRPr="00F8572B" w:rsidRDefault="00F9403D" w:rsidP="00F8572B">
                        <w:pPr>
                          <w:spacing w:before="0" w:after="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Fügt den Inhalt in die Zwischenablage. Der markierte Inhalt wird </w:t>
                        </w:r>
                        <w:r w:rsidRPr="00F9403D">
                          <w:rPr>
                            <w:b/>
                            <w:sz w:val="18"/>
                          </w:rPr>
                          <w:t>gelöscht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shape>
                <v:shape id="Gerade Verbindung mit Pfeil 14" o:spid="_x0000_s1034" type="#_x0000_t32" style="position:absolute;left:29845;top:6985;width:711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yAusMAAADbAAAADwAAAGRycy9kb3ducmV2LnhtbERPS2sCMRC+F/wPYQRvmlVEZDUuVbat&#10;h4Kt9tDehs3sAzeTZZPG7b9vCkJv8/E9Z5sNphWBetdYVjCfJSCIC6sbrhR8XJ6maxDOI2tsLZOC&#10;H3KQ7UYPW0y1vfE7hbOvRAxhl6KC2vsuldIVNRl0M9sRR660vUEfYV9J3eMthptWLpJkJQ02HBtq&#10;7OhQU3E9fxsF+fMihDx0rQmv5edXc3p7yfeVUpPx8LgB4Wnw/+K7+6jj/CX8/RIP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cgLrDAAAA2wAAAA8AAAAAAAAAAAAA&#10;AAAAoQIAAGRycy9kb3ducmV2LnhtbFBLBQYAAAAABAAEAPkAAACRAwAAAAA=&#10;" strokecolor="#4f81bd [3204]" strokeweight="1.5pt">
                  <v:stroke endarrow="open"/>
                  <v:shadow on="t" color="black" opacity="24903f" origin=",.5" offset="0,.55556mm"/>
                </v:shape>
                <v:shape id="Gerade Verbindung mit Pfeil 18" o:spid="_x0000_s1035" type="#_x0000_t32" style="position:absolute;left:34544;top:9842;width:2476;height:158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9r3MIAAADbAAAADwAAAGRycy9kb3ducmV2LnhtbESPQU/DMAyF75P4D5GRuK3pdmCoWzYh&#10;0CR2pOwHWI3XljVOlKRr4dfjA9Jutt7ze593h9kN6kYx9Z4NrIoSFHHjbc+tgfPXcfkCKmVki4Nn&#10;MvBDCQ77h8UOK+sn/qRbnVslIZwqNNDlHCqtU9ORw1T4QCzaxUeHWdbYahtxknA36HVZPmuHPUtD&#10;h4HeOmqu9egMfNfhMpTx/fR7Wm10cNN49tfRmKfH+XULKtOc7+b/6w8r+AIrv8gAev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9r3MIAAADbAAAADwAAAAAAAAAAAAAA&#10;AAChAgAAZHJzL2Rvd25yZXYueG1sUEsFBgAAAAAEAAQA+QAAAJADAAAAAA==&#10;" filled="t" fillcolor="white [3201]" strokecolor="#c0504d [3205]" strokeweight="2pt">
                  <v:stroke endarrow="open"/>
                  <v:shadow on="t" color="black" opacity="26214f" origin="-.5,-.5" offset=".74836mm,.74836mm"/>
                </v:shape>
                <v:shape id="Textfeld 4" o:spid="_x0000_s1036" type="#_x0000_t202" style="position:absolute;top:6794;width:13081;height:5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AorMAA&#10;AADaAAAADwAAAGRycy9kb3ducmV2LnhtbESPQWvCQBSE74L/YXmCN7OxllZSVxGh4K0YxfMj+5qk&#10;Zt+G3afGf98VCj0OM/MNs9oMrlM3CrH1bGCe5aCIK29brg2cjp+zJagoyBY7z2TgQRE26/FohYX1&#10;dz7QrZRaJQjHAg00In2hdawachgz3xMn79sHh5JkqLUNeE9w1+mXPH/TDltOCw32tGuoupRXZ0C6&#10;/Pzw5dK/H/vh+iULXvwENmY6GbYfoIQG+Q//tffWwCs8r6Qb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HAorMAAAADaAAAADwAAAAAAAAAAAAAAAACYAgAAZHJzL2Rvd25y&#10;ZXYueG1sUEsFBgAAAAAEAAQA9QAAAIUDAAAAAA==&#10;" fillcolor="white [3201]" strokecolor="#4f81bd [3204]" strokeweight="1.5pt">
                  <v:shadow on="t" color="black" opacity="26214f" origin="-.5,-.5" offset=".74836mm,.74836mm"/>
                  <v:textbox>
                    <w:txbxContent>
                      <w:p w:rsidR="00F8572B" w:rsidRPr="00F8572B" w:rsidRDefault="00F8572B" w:rsidP="00F8572B">
                        <w:pPr>
                          <w:spacing w:before="0" w:after="0"/>
                          <w:jc w:val="center"/>
                          <w:rPr>
                            <w:sz w:val="18"/>
                          </w:rPr>
                        </w:pPr>
                        <w:proofErr w:type="spellStart"/>
                        <w:r w:rsidRPr="00F9403D">
                          <w:rPr>
                            <w:b/>
                            <w:sz w:val="18"/>
                          </w:rPr>
                          <w:t>Einfügeoptionen</w:t>
                        </w:r>
                        <w:proofErr w:type="spellEnd"/>
                        <w:r>
                          <w:rPr>
                            <w:sz w:val="18"/>
                          </w:rPr>
                          <w:br/>
                        </w:r>
                        <w:r>
                          <w:rPr>
                            <w:noProof/>
                            <w:lang w:eastAsia="de-AT"/>
                          </w:rPr>
                          <w:drawing>
                            <wp:inline distT="0" distB="0" distL="0" distR="0" wp14:anchorId="7F20A846" wp14:editId="22E48CFA">
                              <wp:extent cx="864296" cy="280583"/>
                              <wp:effectExtent l="0" t="0" r="0" b="5715"/>
                              <wp:docPr id="9" name="Grafik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 rotWithShape="1">
                                      <a:blip r:embed="rId10"/>
                                      <a:srcRect l="2174" t="3295" r="4075" b="22900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866181" cy="281195"/>
                                      </a:xfrm>
                                      <a:prstGeom prst="rect">
                                        <a:avLst/>
                                      </a:prstGeom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Gerade Verbindung mit Pfeil 20" o:spid="_x0000_s1037" type="#_x0000_t32" style="position:absolute;left:28892;top:11811;width:4572;height:412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sC/cEAAADbAAAADwAAAGRycy9kb3ducmV2LnhtbERPTYvCMBC9C/sfwix4EU0tKG41yq4i&#10;6Els9+BxbGbbss2kNlHrvzcHwePjfS9WnanFjVpXWVYwHkUgiHOrKy4U/Gbb4QyE88gaa8uk4EEO&#10;VsuP3gITbe98pFvqCxFC2CWooPS+SaR0eUkG3cg2xIH7s61BH2BbSN3iPYSbWsZRNJUGKw4NJTa0&#10;Lin/T69Gwc9lEl/yTZOdv4qBSTd7fTpEXqn+Z/c9B+Gp82/xy73TCuKwPnw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ywL9wQAAANsAAAAPAAAAAAAAAAAAAAAA&#10;AKECAABkcnMvZG93bnJldi54bWxQSwUGAAAAAAQABAD5AAAAjwMAAAAA&#10;" filled="t" fillcolor="white [3201]" strokecolor="#f79646 [3209]" strokeweight="2pt">
                  <v:stroke endarrow="open"/>
                  <v:shadow on="t" color="black" opacity="26214f" origin="-.5,-.5" offset=".74836mm,.74836mm"/>
                </v:shape>
                <v:shape id="Textfeld 19" o:spid="_x0000_s1038" type="#_x0000_t202" style="position:absolute;top:13652;width:29464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hkUMEA&#10;AADbAAAADwAAAGRycy9kb3ducmV2LnhtbERPTYvCMBC9L/gfwgh7W1NFRatRRFZYLwtaDx7HZmyL&#10;zaQ2WVv99RtB8DaP9znzZWtKcaPaFZYV9HsRCOLU6oIzBYdk8zUB4TyyxtIyKbiTg+Wi8zHHWNuG&#10;d3Tb+0yEEHYxKsi9r2IpXZqTQdezFXHgzrY26AOsM6lrbEK4KeUgisbSYMGhIceK1jmll/2fUeAT&#10;HprH73XbXE/Vdzkwl1F7PCj12W1XMxCeWv8Wv9w/OsyfwvOXc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IZFDBAAAA2wAAAA8AAAAAAAAAAAAAAAAAmAIAAGRycy9kb3du&#10;cmV2LnhtbFBLBQYAAAAABAAEAPUAAACGAwAAAAA=&#10;" fillcolor="white [3201]" strokecolor="#f79646 [3209]" strokeweight="2pt">
                  <v:shadow on="t" color="black" opacity="26214f" origin="-.5,-.5" offset=".74836mm,.74836mm"/>
                  <v:textbox>
                    <w:txbxContent>
                      <w:p w:rsidR="00312A66" w:rsidRDefault="00312A66" w:rsidP="00F8572B">
                        <w:pPr>
                          <w:spacing w:before="0" w:after="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Öffnet den Aufgabenbereich der Zwischenablage.</w:t>
                        </w:r>
                      </w:p>
                      <w:p w:rsidR="00312A66" w:rsidRPr="00F8572B" w:rsidRDefault="00312A66" w:rsidP="00F8572B">
                        <w:pPr>
                          <w:spacing w:before="0" w:after="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Dort kann man mehrere Inhalte ablegen!</w:t>
                        </w:r>
                      </w:p>
                    </w:txbxContent>
                  </v:textbox>
                </v:shape>
                <v:shape id="Textfeld 16" o:spid="_x0000_s1039" type="#_x0000_t202" style="position:absolute;left:37020;top:10033;width:21717;height:5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Zkmb0A&#10;AADbAAAADwAAAGRycy9kb3ducmV2LnhtbERPTYvCMBC9L/gfwgje1lRBWapRRFDEg7Cu6HVoxjaY&#10;TEoTa/33ZkHwNo/3OfNl56xoqQnGs4LRMANBXHhtuFRw+tt8/4AIEVmj9UwKnhRgueh9zTHX/sG/&#10;1B5jKVIIhxwVVDHWuZShqMhhGPqaOHFX3ziMCTal1A0+UrizcpxlU+nQcGqosKZ1RcXteHcK0MWz&#10;lu3eGLy48WFSWLn1VqlBv1vNQETq4kf8du90mj+F/1/SAXLx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LZkmb0AAADbAAAADwAAAAAAAAAAAAAAAACYAgAAZHJzL2Rvd25yZXYu&#10;eG1sUEsFBgAAAAAEAAQA9QAAAIIDAAAAAA==&#10;" fillcolor="white [3201]" strokecolor="#c0504d [3205]" strokeweight="2pt">
                  <v:shadow on="t" color="black" opacity="26214f" origin="-.5,-.5" offset=".74836mm,.74836mm"/>
                  <v:textbox>
                    <w:txbxContent>
                      <w:p w:rsidR="008A54FC" w:rsidRPr="00F8572B" w:rsidRDefault="00312A66" w:rsidP="00F9403D">
                        <w:pPr>
                          <w:spacing w:before="0" w:after="0"/>
                          <w:jc w:val="center"/>
                          <w:rPr>
                            <w:sz w:val="18"/>
                          </w:rPr>
                        </w:pPr>
                        <w:r w:rsidRPr="00312A66">
                          <w:rPr>
                            <w:b/>
                            <w:sz w:val="18"/>
                          </w:rPr>
                          <w:t>Format übertragen</w:t>
                        </w:r>
                        <w:r>
                          <w:rPr>
                            <w:sz w:val="18"/>
                          </w:rPr>
                          <w:t>: Überträgt eine Formatierung (z. B. Fettschrift) auf einen anderen Textteil.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B67BC" w:rsidRDefault="007D0F8B" w:rsidP="00BE1308">
      <w:pPr>
        <w:pStyle w:val="Einleitungstext"/>
      </w:pPr>
      <w:r>
        <w:rPr>
          <w:lang w:val="de-AT" w:eastAsia="de-AT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223520</wp:posOffset>
                </wp:positionH>
                <wp:positionV relativeFrom="paragraph">
                  <wp:posOffset>589280</wp:posOffset>
                </wp:positionV>
                <wp:extent cx="5448300" cy="1822450"/>
                <wp:effectExtent l="0" t="0" r="0" b="0"/>
                <wp:wrapNone/>
                <wp:docPr id="30" name="Gruppieren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8300" cy="1822450"/>
                          <a:chOff x="0" y="0"/>
                          <a:chExt cx="5721350" cy="1917700"/>
                        </a:xfrm>
                      </wpg:grpSpPr>
                      <pic:pic xmlns:pic="http://schemas.openxmlformats.org/drawingml/2006/picture">
                        <pic:nvPicPr>
                          <pic:cNvPr id="22" name="Grafik 2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122"/>
                          <a:stretch/>
                        </pic:blipFill>
                        <pic:spPr bwMode="auto">
                          <a:xfrm>
                            <a:off x="0" y="0"/>
                            <a:ext cx="1066800" cy="1727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Grafik 2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422"/>
                          <a:stretch/>
                        </pic:blipFill>
                        <pic:spPr bwMode="auto">
                          <a:xfrm>
                            <a:off x="4337050" y="12700"/>
                            <a:ext cx="1384300" cy="1905000"/>
                          </a:xfrm>
                          <a:prstGeom prst="flowChartDocumen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9" name="Pfeil nach rechts 29"/>
                        <wps:cNvSpPr/>
                        <wps:spPr>
                          <a:xfrm>
                            <a:off x="3702050" y="577850"/>
                            <a:ext cx="609600" cy="215900"/>
                          </a:xfrm>
                          <a:prstGeom prst="rightArrow">
                            <a:avLst>
                              <a:gd name="adj1" fmla="val 50000"/>
                              <a:gd name="adj2" fmla="val 105882"/>
                            </a:avLst>
                          </a:prstGeom>
                          <a:effectLst>
                            <a:outerShdw blurRad="50800" dist="38100" dir="8100000" algn="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Abgerundetes Rechteck 27"/>
                        <wps:cNvSpPr/>
                        <wps:spPr>
                          <a:xfrm>
                            <a:off x="1250950" y="241300"/>
                            <a:ext cx="2540000" cy="117475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3636" w:rsidRPr="00813636" w:rsidRDefault="00813636" w:rsidP="00813636">
                              <w:pPr>
                                <w:spacing w:before="0" w:after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813636">
                                <w:rPr>
                                  <w:sz w:val="20"/>
                                </w:rPr>
                                <w:t xml:space="preserve">Die rechte Maustaste öffnet ein </w:t>
                              </w:r>
                              <w:r>
                                <w:rPr>
                                  <w:sz w:val="20"/>
                                </w:rPr>
                                <w:br/>
                              </w:r>
                              <w:r w:rsidRPr="00813636">
                                <w:rPr>
                                  <w:sz w:val="20"/>
                                </w:rPr>
                                <w:t xml:space="preserve">Kontextmenu. Dort findest du </w:t>
                              </w:r>
                              <w:r w:rsidR="001177A3">
                                <w:rPr>
                                  <w:sz w:val="20"/>
                                </w:rPr>
                                <w:br/>
                              </w:r>
                              <w:r w:rsidRPr="00813636">
                                <w:rPr>
                                  <w:sz w:val="20"/>
                                </w:rPr>
                                <w:t xml:space="preserve">Befehle, die zur Markierung passen. </w:t>
                              </w:r>
                              <w:r>
                                <w:rPr>
                                  <w:sz w:val="20"/>
                                </w:rPr>
                                <w:br/>
                              </w:r>
                              <w:r w:rsidRPr="00813636">
                                <w:rPr>
                                  <w:sz w:val="20"/>
                                </w:rPr>
                                <w:t>In beinahe allen Windowsprogra</w:t>
                              </w:r>
                              <w:r w:rsidRPr="00813636">
                                <w:rPr>
                                  <w:sz w:val="20"/>
                                </w:rPr>
                                <w:t>m</w:t>
                              </w:r>
                              <w:r w:rsidRPr="00813636">
                                <w:rPr>
                                  <w:sz w:val="20"/>
                                </w:rPr>
                                <w:t>men wird im Kontextmenu Au</w:t>
                              </w:r>
                              <w:r w:rsidRPr="00813636">
                                <w:rPr>
                                  <w:sz w:val="20"/>
                                </w:rPr>
                                <w:t>s</w:t>
                              </w:r>
                              <w:r w:rsidRPr="00813636">
                                <w:rPr>
                                  <w:sz w:val="20"/>
                                </w:rPr>
                                <w:t>schneiden, Kopieren und Einfügen bereitgestellt!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Pfeil nach rechts 28"/>
                        <wps:cNvSpPr/>
                        <wps:spPr>
                          <a:xfrm>
                            <a:off x="730250" y="527050"/>
                            <a:ext cx="609600" cy="215900"/>
                          </a:xfrm>
                          <a:prstGeom prst="rightArrow">
                            <a:avLst>
                              <a:gd name="adj1" fmla="val 50000"/>
                              <a:gd name="adj2" fmla="val 105882"/>
                            </a:avLst>
                          </a:prstGeom>
                          <a:effectLst>
                            <a:outerShdw blurRad="50800" dist="38100" dir="8100000" algn="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30" o:spid="_x0000_s1040" style="position:absolute;margin-left:17.6pt;margin-top:46.4pt;width:429pt;height:143.5pt;z-index:251693056;mso-width-relative:margin;mso-height-relative:margin" coordsize="57213,191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">
                <v:shape id="Grafik 22" o:spid="_x0000_s1041" type="#_x0000_t75" style="position:absolute;width:10668;height:172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xOQbFAAAA2wAAAA8AAABkcnMvZG93bnJldi54bWxEj0FrwkAUhO+F/oflCd50Y0DbRldRIaCV&#10;Hmp70Nsj+0xis2/D7qrpv3cLQo/DzHzDzBadacSVnK8tKxgNExDEhdU1lwq+v/LBKwgfkDU2lknB&#10;L3lYzJ+fZphpe+NPuu5DKSKEfYYKqhDaTEpfVGTQD21LHL2TdQZDlK6U2uEtwk0j0ySZSIM1x4UK&#10;W1pXVPzsL0aBWx7ejpivDsXq47Q9v4yP77t8q1S/1y2nIAJ14T/8aG+0gjSFvy/xB8j5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V8TkGxQAAANsAAAAPAAAAAAAAAAAAAAAA&#10;AJ8CAABkcnMvZG93bnJldi54bWxQSwUGAAAAAAQABAD3AAAAkQMAAAAA&#10;">
                  <v:imagedata r:id="rId14" o:title="" croptop="12532f"/>
                  <v:path arrowok="t"/>
                </v:shape>
                <v:shape id="Grafik 24" o:spid="_x0000_s1042" type="#_x0000_t75" style="position:absolute;left:43370;top:127;width:13843;height:190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tQ7TEAAAA2wAAAA8AAABkcnMvZG93bnJldi54bWxEj92KwjAUhO8F3yEcwTtN1UWkaxSRFRYE&#10;8XeXvTs2x7bYnJQmavv2ZkHwcpiZb5jpvDaFuFPlcssKBv0IBHFidc6pguNh1ZuAcB5ZY2GZFDTk&#10;YD5rt6YYa/vgHd33PhUBwi5GBZn3ZSylSzIy6Pq2JA7exVYGfZBVKnWFjwA3hRxG0VgazDksZFjS&#10;MqPkur8ZBZuf9V9Dm/N4tdV2m4x2zen3K1eq26kXnyA81f4dfrW/tYLhB/x/CT9Az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ltQ7TEAAAA2wAAAA8AAAAAAAAAAAAAAAAA&#10;nwIAAGRycy9kb3ducmV2LnhtbFBLBQYAAAAABAAEAPcAAACQAwAAAAA=&#10;">
                  <v:imagedata r:id="rId15" o:title="" cropbottom="19282f"/>
                  <v:path arrowok="t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feil nach rechts 29" o:spid="_x0000_s1043" type="#_x0000_t13" style="position:absolute;left:37020;top:5778;width:6096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3Gn8MA&#10;AADbAAAADwAAAGRycy9kb3ducmV2LnhtbESPQWvCQBSE74L/YXmF3uqmIlJTV6mCbQ8FMbb3R/Y1&#10;G5p9G7JPk/bXuwXB4zAz3zDL9eAbdaYu1oENPE4yUMRlsDVXBj6Pu4cnUFGQLTaBycAvRVivxqMl&#10;5jb0fKBzIZVKEI45GnAiba51LB15jJPQEifvO3QeJcmu0rbDPsF9o6dZNtcea04LDlvaOip/ipM3&#10;MPTiadP+Fe5tZjdfr/XsYy/BmPu74eUZlNAgt/C1/W4NTBfw/yX9AL2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3Gn8MAAADbAAAADwAAAAAAAAAAAAAAAACYAgAAZHJzL2Rv&#10;d25yZXYueG1sUEsFBgAAAAAEAAQA9QAAAIgDAAAAAA==&#10;" adj="13500" fillcolor="#c0504d [3205]" strokecolor="#622423 [1605]" strokeweight="2pt">
                  <v:shadow on="t" color="black" opacity="26214f" origin=".5,-.5" offset="-.74836mm,.74836mm"/>
                </v:shape>
                <v:roundrect id="Abgerundetes Rechteck 27" o:spid="_x0000_s1044" style="position:absolute;left:12509;top:2413;width:25400;height:117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FdcUA&#10;AADbAAAADwAAAGRycy9kb3ducmV2LnhtbESPT2vCQBTE7wW/w/IEb81Gkdam2YiWSnsqGG3Pz+zL&#10;H8y+DdlVo5++Wyh4HGbmN0y6HEwrztS7xrKCaRSDIC6sbrhSsN9tHhcgnEfW2FomBVdysMxGDykm&#10;2l54S+fcVyJA2CWooPa+S6R0RU0GXWQ74uCVtjfog+wrqXu8BLhp5SyOn6TBhsNCjR291VQc85NR&#10;8D2Pv95lXu5/Vu368NJNy9vho1RqMh5WryA8Df4e/m9/agWzZ/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cV1xQAAANsAAAAPAAAAAAAAAAAAAAAAAJgCAABkcnMv&#10;ZG93bnJldi54bWxQSwUGAAAAAAQABAD1AAAAigMAAAAA&#10;" fillcolor="white [3212]" strokecolor="#c0504d [3205]" strokeweight="2pt">
                  <v:shadow on="t" color="black" opacity="26214f" origin="-.5,-.5" offset=".74836mm,.74836mm"/>
                  <v:textbox>
                    <w:txbxContent>
                      <w:p w:rsidR="00813636" w:rsidRPr="00813636" w:rsidRDefault="00813636" w:rsidP="00813636">
                        <w:pPr>
                          <w:spacing w:before="0" w:after="0"/>
                          <w:jc w:val="center"/>
                          <w:rPr>
                            <w:sz w:val="20"/>
                          </w:rPr>
                        </w:pPr>
                        <w:r w:rsidRPr="00813636">
                          <w:rPr>
                            <w:sz w:val="20"/>
                          </w:rPr>
                          <w:t xml:space="preserve">Die rechte Maustaste öffnet ein </w:t>
                        </w:r>
                        <w:r>
                          <w:rPr>
                            <w:sz w:val="20"/>
                          </w:rPr>
                          <w:br/>
                        </w:r>
                        <w:r w:rsidRPr="00813636">
                          <w:rPr>
                            <w:sz w:val="20"/>
                          </w:rPr>
                          <w:t xml:space="preserve">Kontextmenu. Dort findest du </w:t>
                        </w:r>
                        <w:r w:rsidR="001177A3">
                          <w:rPr>
                            <w:sz w:val="20"/>
                          </w:rPr>
                          <w:br/>
                        </w:r>
                        <w:r w:rsidRPr="00813636">
                          <w:rPr>
                            <w:sz w:val="20"/>
                          </w:rPr>
                          <w:t xml:space="preserve">Befehle, die zur Markierung passen. </w:t>
                        </w:r>
                        <w:r>
                          <w:rPr>
                            <w:sz w:val="20"/>
                          </w:rPr>
                          <w:br/>
                        </w:r>
                        <w:r w:rsidRPr="00813636">
                          <w:rPr>
                            <w:sz w:val="20"/>
                          </w:rPr>
                          <w:t>In beinahe allen Windowsprogra</w:t>
                        </w:r>
                        <w:r w:rsidRPr="00813636">
                          <w:rPr>
                            <w:sz w:val="20"/>
                          </w:rPr>
                          <w:t>m</w:t>
                        </w:r>
                        <w:r w:rsidRPr="00813636">
                          <w:rPr>
                            <w:sz w:val="20"/>
                          </w:rPr>
                          <w:t>men wird im Kontextmenu Au</w:t>
                        </w:r>
                        <w:r w:rsidRPr="00813636">
                          <w:rPr>
                            <w:sz w:val="20"/>
                          </w:rPr>
                          <w:t>s</w:t>
                        </w:r>
                        <w:r w:rsidRPr="00813636">
                          <w:rPr>
                            <w:sz w:val="20"/>
                          </w:rPr>
                          <w:t>schneiden, Kopieren und Einfügen bereitgestellt!</w:t>
                        </w:r>
                      </w:p>
                    </w:txbxContent>
                  </v:textbox>
                </v:roundrect>
                <v:shape id="Pfeil nach rechts 28" o:spid="_x0000_s1045" type="#_x0000_t13" style="position:absolute;left:7302;top:5270;width:6096;height:21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FjBMAA&#10;AADbAAAADwAAAGRycy9kb3ducmV2LnhtbERPS2vCQBC+C/6HZYTezEaRIqmrqNDHQSjG9j5kp9lg&#10;djZkpybtr3cPhR4/vvdmN/pW3aiPTWADiywHRVwF23Bt4OPyPF+DioJssQ1MBn4owm47nWywsGHg&#10;M91KqVUK4VigASfSFVrHypHHmIWOOHFfofcoCfa1tj0OKdy3epnnj9pjw6nBYUdHR9W1/PYGxkE8&#10;Hbrf0r2u7OHzpVmd3iUY8zAb90+ghEb5F/+536yBZRqbvqQfoL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JFjBMAAAADbAAAADwAAAAAAAAAAAAAAAACYAgAAZHJzL2Rvd25y&#10;ZXYueG1sUEsFBgAAAAAEAAQA9QAAAIUDAAAAAA==&#10;" adj="13500" fillcolor="#c0504d [3205]" strokecolor="#622423 [1605]" strokeweight="2pt">
                  <v:shadow on="t" color="black" opacity="26214f" origin=".5,-.5" offset="-.74836mm,.74836mm"/>
                </v:shape>
              </v:group>
            </w:pict>
          </mc:Fallback>
        </mc:AlternateContent>
      </w:r>
      <w:r w:rsidR="00BE1308">
        <w:t>Die Zwischenablage stellt die Inhalte allen anderen Windowsprogrammen (z. B. Excel, PowerPoint, eMail) zur Verfügung. So kann ein Bild aus dem Bro</w:t>
      </w:r>
      <w:bookmarkStart w:id="0" w:name="_GoBack"/>
      <w:bookmarkEnd w:id="0"/>
      <w:r w:rsidR="00BE1308">
        <w:t xml:space="preserve">wser (Edge, Firefox) kopiert werden und in ein Word-Dokument eingefügt werden. </w:t>
      </w:r>
    </w:p>
    <w:p w:rsidR="00BE1308" w:rsidRDefault="00BE1308" w:rsidP="005E2DE6">
      <w:pPr>
        <w:tabs>
          <w:tab w:val="left" w:pos="1110"/>
        </w:tabs>
        <w:spacing w:before="2520"/>
      </w:pPr>
    </w:p>
    <w:p w:rsidR="00BE1308" w:rsidRDefault="00B5183D" w:rsidP="00B5183D">
      <w:pPr>
        <w:pStyle w:val="Einleitungstext"/>
      </w:pPr>
      <w:r>
        <w:t xml:space="preserve">Kopieren und Einfügen kann auch schnell über Tastenkombinationen ausgeführt werden. Dafür drückt man die </w:t>
      </w:r>
      <w:r w:rsidR="005E2DE6" w:rsidRPr="005E2DE6">
        <w:rPr>
          <w:b/>
          <w:i w:val="0"/>
        </w:rPr>
        <w:t>[</w:t>
      </w:r>
      <w:r w:rsidRPr="005E2DE6">
        <w:rPr>
          <w:b/>
          <w:i w:val="0"/>
        </w:rPr>
        <w:t>S</w:t>
      </w:r>
      <w:r w:rsidR="005E2DE6" w:rsidRPr="005E2DE6">
        <w:rPr>
          <w:b/>
          <w:i w:val="0"/>
        </w:rPr>
        <w:t>trg]</w:t>
      </w:r>
      <w:r>
        <w:t xml:space="preserve"> Taste und hält sie gedrückt. Danach die </w:t>
      </w:r>
      <w:r w:rsidR="005E2DE6" w:rsidRPr="005E2DE6">
        <w:rPr>
          <w:b/>
          <w:i w:val="0"/>
        </w:rPr>
        <w:t>[</w:t>
      </w:r>
      <w:r w:rsidRPr="005E2DE6">
        <w:rPr>
          <w:b/>
          <w:i w:val="0"/>
        </w:rPr>
        <w:t>C</w:t>
      </w:r>
      <w:r w:rsidR="005E2DE6" w:rsidRPr="005E2DE6">
        <w:rPr>
          <w:b/>
          <w:i w:val="0"/>
        </w:rPr>
        <w:t>]</w:t>
      </w:r>
      <w:r>
        <w:t xml:space="preserve"> Taste (für kopieren) und lässt beide Tasten los. Der markierte Inhalt ist dann in der Zwischenablage.</w:t>
      </w:r>
    </w:p>
    <w:p w:rsidR="005E2DE6" w:rsidRDefault="005E2DE6" w:rsidP="00B5183D">
      <w:pPr>
        <w:pStyle w:val="Einleitungstext"/>
      </w:pPr>
      <w:r>
        <w:t>Weitere Tastenkombinationen:</w:t>
      </w:r>
    </w:p>
    <w:p w:rsidR="002827B4" w:rsidRDefault="00612350" w:rsidP="00612350">
      <w:pPr>
        <w:tabs>
          <w:tab w:val="left" w:pos="1110"/>
        </w:tabs>
        <w:jc w:val="center"/>
      </w:pPr>
      <w:r>
        <w:rPr>
          <w:noProof/>
          <w:lang w:eastAsia="de-AT"/>
        </w:rPr>
        <w:drawing>
          <wp:inline distT="0" distB="0" distL="0" distR="0" wp14:anchorId="4C75D4BF" wp14:editId="5F6F7056">
            <wp:extent cx="4859882" cy="1647645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stenkombi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126" cy="1655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674A0E" w:rsidTr="00674A0E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674A0E" w:rsidRDefault="00CE718C" w:rsidP="008841A1">
            <w:pPr>
              <w:spacing w:before="60" w:after="60"/>
              <w:jc w:val="center"/>
            </w:pPr>
            <w:r>
              <w:rPr>
                <w:i/>
                <w:noProof/>
                <w:lang w:eastAsia="de-AT"/>
              </w:rPr>
              <w:drawing>
                <wp:anchor distT="0" distB="0" distL="114300" distR="114300" simplePos="0" relativeHeight="251694080" behindDoc="0" locked="0" layoutInCell="1" allowOverlap="1" wp14:anchorId="79B9A5E3" wp14:editId="621DF3B8">
                  <wp:simplePos x="0" y="0"/>
                  <wp:positionH relativeFrom="column">
                    <wp:posOffset>499628</wp:posOffset>
                  </wp:positionH>
                  <wp:positionV relativeFrom="paragraph">
                    <wp:posOffset>456248</wp:posOffset>
                  </wp:positionV>
                  <wp:extent cx="603250" cy="349250"/>
                  <wp:effectExtent l="0" t="0" r="6350" b="0"/>
                  <wp:wrapNone/>
                  <wp:docPr id="7" name="Grafik 7" descr="C:\Users\tom\AppData\Local\Microsoft\Windows\INetCache\Content.Word\Al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om\AppData\Local\Microsoft\Windows\INetCache\Content.Word\Al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4A0E">
              <w:rPr>
                <w:noProof/>
                <w:lang w:eastAsia="de-AT"/>
              </w:rPr>
              <w:drawing>
                <wp:inline distT="0" distB="0" distL="0" distR="0" wp14:anchorId="1AEACB79" wp14:editId="3C8C9EEC">
                  <wp:extent cx="355600" cy="355600"/>
                  <wp:effectExtent l="0" t="0" r="6350" b="635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674A0E" w:rsidRDefault="00674A0E" w:rsidP="00674A0E">
            <w:pPr>
              <w:spacing w:before="60" w:after="60"/>
              <w:rPr>
                <w:i/>
              </w:rPr>
            </w:pPr>
            <w:r>
              <w:rPr>
                <w:i/>
              </w:rPr>
              <w:t xml:space="preserve">Drückt man einmal auf </w:t>
            </w:r>
            <w:r w:rsidR="005E2DE6" w:rsidRPr="005E2DE6">
              <w:rPr>
                <w:b/>
              </w:rPr>
              <w:t>[</w:t>
            </w:r>
            <w:r w:rsidRPr="005E2DE6">
              <w:rPr>
                <w:b/>
              </w:rPr>
              <w:t xml:space="preserve">Alt] </w:t>
            </w:r>
            <w:r>
              <w:rPr>
                <w:i/>
              </w:rPr>
              <w:t xml:space="preserve">dann werden in der Multifunktionsleiste alle </w:t>
            </w:r>
            <w:r>
              <w:rPr>
                <w:i/>
              </w:rPr>
              <w:br/>
              <w:t>Kombinationen mit der Taste</w:t>
            </w:r>
            <w:r w:rsidRPr="005E2DE6">
              <w:rPr>
                <w:b/>
              </w:rPr>
              <w:t xml:space="preserve"> [</w:t>
            </w:r>
            <w:r w:rsidR="005E2DE6" w:rsidRPr="005E2DE6">
              <w:rPr>
                <w:b/>
              </w:rPr>
              <w:t>Alt</w:t>
            </w:r>
            <w:r w:rsidRPr="005E2DE6">
              <w:rPr>
                <w:b/>
              </w:rPr>
              <w:t xml:space="preserve">] </w:t>
            </w:r>
            <w:r>
              <w:rPr>
                <w:i/>
              </w:rPr>
              <w:t>angezeigt!</w:t>
            </w:r>
            <w:r w:rsidR="005E2DE6">
              <w:rPr>
                <w:i/>
              </w:rPr>
              <w:t xml:space="preserve"> z. B. </w:t>
            </w:r>
            <w:r w:rsidR="005E2DE6" w:rsidRPr="005E2DE6">
              <w:rPr>
                <w:b/>
              </w:rPr>
              <w:t xml:space="preserve">[Alt] </w:t>
            </w:r>
            <w:r w:rsidR="005E2DE6" w:rsidRPr="005E2DE6">
              <w:t>+</w:t>
            </w:r>
            <w:r w:rsidR="005E2DE6" w:rsidRPr="005E2DE6">
              <w:rPr>
                <w:b/>
              </w:rPr>
              <w:t xml:space="preserve"> [F] </w:t>
            </w:r>
            <w:r w:rsidR="005E2DE6">
              <w:rPr>
                <w:i/>
              </w:rPr>
              <w:t>öffnet Ansicht!</w:t>
            </w:r>
          </w:p>
          <w:p w:rsidR="005E2DE6" w:rsidRDefault="00EF28CC" w:rsidP="005E2DE6">
            <w:pPr>
              <w:spacing w:before="360" w:after="60"/>
              <w:rPr>
                <w:i/>
              </w:rPr>
            </w:pPr>
            <w:r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354B81C" wp14:editId="4427F5EB">
                      <wp:simplePos x="0" y="0"/>
                      <wp:positionH relativeFrom="column">
                        <wp:posOffset>577850</wp:posOffset>
                      </wp:positionH>
                      <wp:positionV relativeFrom="paragraph">
                        <wp:posOffset>158750</wp:posOffset>
                      </wp:positionV>
                      <wp:extent cx="313690" cy="146050"/>
                      <wp:effectExtent l="0" t="19050" r="29210" b="44450"/>
                      <wp:wrapNone/>
                      <wp:docPr id="15" name="Pfeil nach recht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3690" cy="14605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10172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Pfeil nach rechts 15" o:spid="_x0000_s1026" type="#_x0000_t13" style="position:absolute;margin-left:45.5pt;margin-top:12.5pt;width:24.7pt;height:11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" adj="11370" fillcolor="#4f81bd [3204]" strokecolor="#243f60 [1604]" strokeweight="2pt"/>
                  </w:pict>
                </mc:Fallback>
              </mc:AlternateContent>
            </w:r>
            <w:r w:rsidR="00CE718C">
              <w:rPr>
                <w:noProof/>
                <w:lang w:eastAsia="de-AT"/>
              </w:rPr>
              <w:drawing>
                <wp:anchor distT="0" distB="0" distL="114300" distR="114300" simplePos="0" relativeHeight="251695104" behindDoc="0" locked="0" layoutInCell="1" allowOverlap="1" wp14:anchorId="1ABF7756" wp14:editId="3E51CDE6">
                  <wp:simplePos x="0" y="0"/>
                  <wp:positionH relativeFrom="column">
                    <wp:posOffset>956945</wp:posOffset>
                  </wp:positionH>
                  <wp:positionV relativeFrom="paragraph">
                    <wp:posOffset>29845</wp:posOffset>
                  </wp:positionV>
                  <wp:extent cx="4211955" cy="433705"/>
                  <wp:effectExtent l="57150" t="57150" r="112395" b="118745"/>
                  <wp:wrapNone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1955" cy="4337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2DE6" w:rsidRPr="00822C67" w:rsidRDefault="005E2DE6" w:rsidP="00674A0E">
            <w:pPr>
              <w:spacing w:before="60" w:after="60"/>
              <w:rPr>
                <w:i/>
              </w:rPr>
            </w:pPr>
          </w:p>
        </w:tc>
      </w:tr>
    </w:tbl>
    <w:p w:rsidR="00612350" w:rsidRPr="005E2DE6" w:rsidRDefault="00612350" w:rsidP="005E2DE6">
      <w:pPr>
        <w:tabs>
          <w:tab w:val="left" w:pos="1110"/>
        </w:tabs>
        <w:spacing w:before="0" w:after="0"/>
        <w:rPr>
          <w:sz w:val="14"/>
        </w:rPr>
      </w:pPr>
    </w:p>
    <w:sectPr w:rsidR="00612350" w:rsidRPr="005E2DE6" w:rsidSect="00201B56">
      <w:headerReference w:type="default" r:id="rId20"/>
      <w:footerReference w:type="default" r:id="rId21"/>
      <w:pgSz w:w="11906" w:h="16838"/>
      <w:pgMar w:top="-567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80B" w:rsidRDefault="00E4780B" w:rsidP="00822C67">
      <w:r>
        <w:separator/>
      </w:r>
    </w:p>
  </w:endnote>
  <w:endnote w:type="continuationSeparator" w:id="0">
    <w:p w:rsidR="00E4780B" w:rsidRDefault="00E4780B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201B56" w:rsidRDefault="00201B56" w:rsidP="00201B56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80B" w:rsidRDefault="00E4780B" w:rsidP="00822C67">
      <w:r>
        <w:separator/>
      </w:r>
    </w:p>
  </w:footnote>
  <w:footnote w:type="continuationSeparator" w:id="0">
    <w:p w:rsidR="00E4780B" w:rsidRDefault="00E4780B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20"/>
  </w:num>
  <w:num w:numId="9">
    <w:abstractNumId w:val="19"/>
  </w:num>
  <w:num w:numId="10">
    <w:abstractNumId w:val="17"/>
  </w:num>
  <w:num w:numId="11">
    <w:abstractNumId w:val="14"/>
  </w:num>
  <w:num w:numId="12">
    <w:abstractNumId w:val="4"/>
  </w:num>
  <w:num w:numId="13">
    <w:abstractNumId w:val="2"/>
  </w:num>
  <w:num w:numId="14">
    <w:abstractNumId w:val="13"/>
  </w:num>
  <w:num w:numId="15">
    <w:abstractNumId w:val="18"/>
  </w:num>
  <w:num w:numId="16">
    <w:abstractNumId w:val="11"/>
  </w:num>
  <w:num w:numId="17">
    <w:abstractNumId w:val="5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7BC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D2CEF"/>
    <w:rsid w:val="000D31C5"/>
    <w:rsid w:val="000D784A"/>
    <w:rsid w:val="000F06A8"/>
    <w:rsid w:val="000F28F4"/>
    <w:rsid w:val="000F4B82"/>
    <w:rsid w:val="0010323F"/>
    <w:rsid w:val="001047C5"/>
    <w:rsid w:val="00116BD5"/>
    <w:rsid w:val="001177A3"/>
    <w:rsid w:val="001226FB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57E4"/>
    <w:rsid w:val="001F6A8C"/>
    <w:rsid w:val="00201B56"/>
    <w:rsid w:val="00225FEF"/>
    <w:rsid w:val="0026124B"/>
    <w:rsid w:val="002709E4"/>
    <w:rsid w:val="00274571"/>
    <w:rsid w:val="002827B4"/>
    <w:rsid w:val="002946FF"/>
    <w:rsid w:val="00296A4A"/>
    <w:rsid w:val="002A3F13"/>
    <w:rsid w:val="002A445F"/>
    <w:rsid w:val="002A749A"/>
    <w:rsid w:val="002B28ED"/>
    <w:rsid w:val="002B2F1F"/>
    <w:rsid w:val="002B3821"/>
    <w:rsid w:val="002C1133"/>
    <w:rsid w:val="002C1247"/>
    <w:rsid w:val="00301D99"/>
    <w:rsid w:val="00312A66"/>
    <w:rsid w:val="0031503B"/>
    <w:rsid w:val="0032419A"/>
    <w:rsid w:val="00337E77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3F2D7C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87A7F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5E2DE6"/>
    <w:rsid w:val="00600AC8"/>
    <w:rsid w:val="00612350"/>
    <w:rsid w:val="006132DC"/>
    <w:rsid w:val="00632660"/>
    <w:rsid w:val="00634E4E"/>
    <w:rsid w:val="00643787"/>
    <w:rsid w:val="0065396A"/>
    <w:rsid w:val="00674A0E"/>
    <w:rsid w:val="00674D50"/>
    <w:rsid w:val="006755B1"/>
    <w:rsid w:val="00677C06"/>
    <w:rsid w:val="006819D5"/>
    <w:rsid w:val="0068595E"/>
    <w:rsid w:val="00693E67"/>
    <w:rsid w:val="00696F77"/>
    <w:rsid w:val="006A07F7"/>
    <w:rsid w:val="006C196D"/>
    <w:rsid w:val="006D0EFE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C3C43"/>
    <w:rsid w:val="007D0F8B"/>
    <w:rsid w:val="007D70DB"/>
    <w:rsid w:val="007E322E"/>
    <w:rsid w:val="007F058C"/>
    <w:rsid w:val="007F4937"/>
    <w:rsid w:val="007F6018"/>
    <w:rsid w:val="007F7CCC"/>
    <w:rsid w:val="008102CE"/>
    <w:rsid w:val="00813636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67EA7"/>
    <w:rsid w:val="008776F9"/>
    <w:rsid w:val="00881EEC"/>
    <w:rsid w:val="0089631F"/>
    <w:rsid w:val="008A54FC"/>
    <w:rsid w:val="008A74DD"/>
    <w:rsid w:val="008B0005"/>
    <w:rsid w:val="008E0322"/>
    <w:rsid w:val="008E34E1"/>
    <w:rsid w:val="009208F4"/>
    <w:rsid w:val="00921447"/>
    <w:rsid w:val="009354EE"/>
    <w:rsid w:val="00945882"/>
    <w:rsid w:val="00946916"/>
    <w:rsid w:val="00954033"/>
    <w:rsid w:val="009729FD"/>
    <w:rsid w:val="009B0892"/>
    <w:rsid w:val="009D2CCB"/>
    <w:rsid w:val="009F11DD"/>
    <w:rsid w:val="00A24DBE"/>
    <w:rsid w:val="00A70875"/>
    <w:rsid w:val="00A94CCC"/>
    <w:rsid w:val="00AC1B38"/>
    <w:rsid w:val="00AC2189"/>
    <w:rsid w:val="00AC7A6D"/>
    <w:rsid w:val="00B0407D"/>
    <w:rsid w:val="00B140A7"/>
    <w:rsid w:val="00B21DE5"/>
    <w:rsid w:val="00B25F58"/>
    <w:rsid w:val="00B32566"/>
    <w:rsid w:val="00B37384"/>
    <w:rsid w:val="00B457C1"/>
    <w:rsid w:val="00B5183D"/>
    <w:rsid w:val="00B6520A"/>
    <w:rsid w:val="00B71BCF"/>
    <w:rsid w:val="00B8250D"/>
    <w:rsid w:val="00B914F7"/>
    <w:rsid w:val="00BA1A47"/>
    <w:rsid w:val="00BB1630"/>
    <w:rsid w:val="00BB5229"/>
    <w:rsid w:val="00BB67BC"/>
    <w:rsid w:val="00BD5C2F"/>
    <w:rsid w:val="00BE1308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CE718C"/>
    <w:rsid w:val="00D31527"/>
    <w:rsid w:val="00D34071"/>
    <w:rsid w:val="00D45542"/>
    <w:rsid w:val="00D54E50"/>
    <w:rsid w:val="00D57A43"/>
    <w:rsid w:val="00D66AF8"/>
    <w:rsid w:val="00D71B64"/>
    <w:rsid w:val="00D956F3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4780B"/>
    <w:rsid w:val="00E77B56"/>
    <w:rsid w:val="00EB71E1"/>
    <w:rsid w:val="00EC234A"/>
    <w:rsid w:val="00ED4D7E"/>
    <w:rsid w:val="00EE5C07"/>
    <w:rsid w:val="00EE72B0"/>
    <w:rsid w:val="00EF28CC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8572B"/>
    <w:rsid w:val="00F93E5E"/>
    <w:rsid w:val="00F9403D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Office%20Kurs%2018-19\Unterrichtsmaterial\Word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252501-C3DC-4951-8E26-02CA43D0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142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1041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17</cp:revision>
  <cp:lastPrinted>2019-10-04T13:52:00Z</cp:lastPrinted>
  <dcterms:created xsi:type="dcterms:W3CDTF">2019-02-10T16:07:00Z</dcterms:created>
  <dcterms:modified xsi:type="dcterms:W3CDTF">2019-10-04T13:52:00Z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