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5670"/>
        <w:gridCol w:w="2551"/>
      </w:tblGrid>
      <w:tr w:rsidR="00C55671" w:rsidTr="00295227">
        <w:tc>
          <w:tcPr>
            <w:tcW w:w="1135" w:type="dxa"/>
            <w:shd w:val="clear" w:color="auto" w:fill="0070C0"/>
          </w:tcPr>
          <w:p w:rsidR="00C55671" w:rsidRPr="00F235D2" w:rsidRDefault="00C55671" w:rsidP="00295227">
            <w:pPr>
              <w:spacing w:before="100" w:after="100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sz w:val="30"/>
              </w:rPr>
              <w:t>2.2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bottom"/>
          </w:tcPr>
          <w:p w:rsidR="00C55671" w:rsidRDefault="00C55671" w:rsidP="00295227">
            <w:pPr>
              <w:spacing w:before="100" w:after="100"/>
            </w:pPr>
            <w:r>
              <w:rPr>
                <w:b/>
                <w:sz w:val="28"/>
              </w:rPr>
              <w:t>Nummerierungen und Aufzählungen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C55671" w:rsidRDefault="00C55671" w:rsidP="00C55671">
            <w:pPr>
              <w:spacing w:before="0" w:after="0"/>
              <w:jc w:val="right"/>
            </w:pPr>
            <w:r w:rsidRPr="00E20D7B">
              <w:rPr>
                <w:b/>
                <w:sz w:val="18"/>
              </w:rPr>
              <w:t>wrd0</w:t>
            </w:r>
            <w:r>
              <w:rPr>
                <w:b/>
                <w:sz w:val="18"/>
              </w:rPr>
              <w:t>22</w:t>
            </w:r>
            <w:r w:rsidRPr="00E20D7B">
              <w:rPr>
                <w:sz w:val="18"/>
              </w:rPr>
              <w:br/>
            </w:r>
          </w:p>
        </w:tc>
      </w:tr>
    </w:tbl>
    <w:p w:rsidR="00C55671" w:rsidRPr="00C55671" w:rsidRDefault="00C55671" w:rsidP="00C55671">
      <w:pPr>
        <w:spacing w:before="0" w:after="0"/>
      </w:pPr>
    </w:p>
    <w:p w:rsidR="00822C67" w:rsidRPr="00822C67" w:rsidRDefault="00C669BE" w:rsidP="00C55671">
      <w:pPr>
        <w:pStyle w:val="Einleitungstext"/>
        <w:spacing w:before="120"/>
      </w:pPr>
      <w:r>
        <w:t xml:space="preserve">Nummerierungen haben eine Zahlenreihenfolge (1., 2., </w:t>
      </w:r>
      <w:r w:rsidR="006E22D4">
        <w:t>3</w:t>
      </w:r>
      <w:r>
        <w:t>.</w:t>
      </w:r>
      <w:r w:rsidR="006E22D4">
        <w:t>, 4.</w:t>
      </w:r>
      <w:r>
        <w:t xml:space="preserve"> – </w:t>
      </w:r>
      <w:r w:rsidR="006E22D4">
        <w:t>I</w:t>
      </w:r>
      <w:r>
        <w:t xml:space="preserve">. </w:t>
      </w:r>
      <w:r w:rsidR="006E22D4">
        <w:t>II</w:t>
      </w:r>
      <w:r>
        <w:t xml:space="preserve">. </w:t>
      </w:r>
      <w:r w:rsidR="006E22D4">
        <w:t>II</w:t>
      </w:r>
      <w:r>
        <w:t>.</w:t>
      </w:r>
      <w:r w:rsidR="006E22D4">
        <w:t xml:space="preserve"> IV.</w:t>
      </w:r>
      <w:r>
        <w:t>)</w:t>
      </w:r>
      <w:r>
        <w:br/>
        <w:t xml:space="preserve">Aufzählungen haben Symbolzeichen </w:t>
      </w:r>
      <w:r w:rsidRPr="00C669BE">
        <w:rPr>
          <w:i w:val="0"/>
        </w:rPr>
        <w:t>(</w:t>
      </w:r>
      <w:r w:rsidRPr="00C669BE">
        <w:rPr>
          <w:rFonts w:ascii="High Tower Text" w:hAnsi="High Tower Text"/>
          <w:i w:val="0"/>
        </w:rPr>
        <w:t xml:space="preserve">•, </w:t>
      </w:r>
      <w:r w:rsidRPr="00C669BE">
        <w:rPr>
          <w:rFonts w:ascii="High Tower Text" w:hAnsi="High Tower Text"/>
          <w:i w:val="0"/>
        </w:rPr>
        <w:sym w:font="Wingdings" w:char="F071"/>
      </w:r>
      <w:r w:rsidRPr="00C669BE">
        <w:rPr>
          <w:rFonts w:ascii="High Tower Text" w:hAnsi="High Tower Text"/>
          <w:i w:val="0"/>
        </w:rPr>
        <w:t xml:space="preserve">, </w:t>
      </w:r>
      <w:r w:rsidRPr="00C669BE">
        <w:rPr>
          <w:rFonts w:ascii="High Tower Text" w:hAnsi="High Tower Text"/>
          <w:i w:val="0"/>
        </w:rPr>
        <w:sym w:font="Wingdings" w:char="F06D"/>
      </w:r>
      <w:r>
        <w:rPr>
          <w:rFonts w:ascii="High Tower Text" w:hAnsi="High Tower Text"/>
          <w:i w:val="0"/>
        </w:rPr>
        <w:t xml:space="preserve">, </w:t>
      </w:r>
      <w:r w:rsidRPr="00C669BE">
        <w:rPr>
          <w:rFonts w:ascii="High Tower Text" w:hAnsi="High Tower Text"/>
          <w:i w:val="0"/>
        </w:rPr>
        <w:sym w:font="Wingdings" w:char="F075"/>
      </w:r>
      <w:r>
        <w:rPr>
          <w:rFonts w:ascii="High Tower Text" w:hAnsi="High Tower Text"/>
          <w:i w:val="0"/>
        </w:rPr>
        <w:t xml:space="preserve">, </w:t>
      </w:r>
      <w:r w:rsidRPr="00C669BE">
        <w:rPr>
          <w:rFonts w:ascii="High Tower Text" w:hAnsi="High Tower Text"/>
          <w:i w:val="0"/>
        </w:rPr>
        <w:sym w:font="Wingdings" w:char="F046"/>
      </w:r>
      <w:r>
        <w:rPr>
          <w:rFonts w:ascii="High Tower Text" w:hAnsi="High Tower Text"/>
          <w:i w:val="0"/>
        </w:rPr>
        <w:t xml:space="preserve">, </w:t>
      </w:r>
      <w:r w:rsidRPr="00C669BE">
        <w:rPr>
          <w:rFonts w:ascii="High Tower Text" w:hAnsi="High Tower Text"/>
          <w:i w:val="0"/>
        </w:rPr>
        <w:sym w:font="Wingdings" w:char="F021"/>
      </w:r>
      <w:r>
        <w:rPr>
          <w:rFonts w:ascii="High Tower Text" w:hAnsi="High Tower Text"/>
          <w:i w:val="0"/>
        </w:rPr>
        <w:t xml:space="preserve">, </w:t>
      </w:r>
      <w:r w:rsidRPr="00C669BE">
        <w:rPr>
          <w:rFonts w:ascii="High Tower Text" w:hAnsi="High Tower Text"/>
          <w:i w:val="0"/>
        </w:rPr>
        <w:sym w:font="Wingdings" w:char="F0E8"/>
      </w:r>
      <w:r>
        <w:rPr>
          <w:rFonts w:ascii="High Tower Text" w:hAnsi="High Tower Text"/>
          <w:i w:val="0"/>
        </w:rPr>
        <w:t xml:space="preserve">, </w:t>
      </w:r>
      <w:r w:rsidRPr="00C669BE">
        <w:rPr>
          <w:rFonts w:ascii="High Tower Text" w:hAnsi="High Tower Text"/>
          <w:i w:val="0"/>
        </w:rPr>
        <w:sym w:font="Wingdings" w:char="F0FE"/>
      </w:r>
      <w:r>
        <w:rPr>
          <w:rFonts w:ascii="High Tower Text" w:hAnsi="High Tower Text"/>
          <w:i w:val="0"/>
        </w:rPr>
        <w:t xml:space="preserve"> </w:t>
      </w:r>
      <w:r w:rsidRPr="00C669BE">
        <w:rPr>
          <w:i w:val="0"/>
        </w:rPr>
        <w:t>usw.)</w:t>
      </w:r>
    </w:p>
    <w:tbl>
      <w:tblPr>
        <w:tblStyle w:val="Tabellenraster"/>
        <w:tblW w:w="9322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936"/>
        <w:gridCol w:w="3050"/>
        <w:gridCol w:w="5336"/>
      </w:tblGrid>
      <w:tr w:rsidR="00BC354B" w:rsidTr="00BC354B">
        <w:trPr>
          <w:trHeight w:val="1423"/>
        </w:trPr>
        <w:tc>
          <w:tcPr>
            <w:tcW w:w="39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BC354B" w:rsidRDefault="00BC354B" w:rsidP="0050539C">
            <w:pPr>
              <w:pStyle w:val="Listenabsatz"/>
              <w:spacing w:before="120" w:after="120"/>
              <w:ind w:left="56"/>
              <w:rPr>
                <w:b/>
                <w:sz w:val="20"/>
              </w:rPr>
            </w:pPr>
            <w:r>
              <w:rPr>
                <w:b/>
                <w:sz w:val="20"/>
              </w:rPr>
              <w:t>Arten von Aufzählungen</w:t>
            </w:r>
          </w:p>
          <w:p w:rsidR="00BC354B" w:rsidRPr="00BC354B" w:rsidRDefault="00BC354B" w:rsidP="0050539C">
            <w:pPr>
              <w:pStyle w:val="Listenabsatz"/>
              <w:numPr>
                <w:ilvl w:val="0"/>
                <w:numId w:val="11"/>
              </w:numPr>
              <w:spacing w:before="120" w:after="120"/>
              <w:ind w:left="426"/>
            </w:pPr>
            <w:r w:rsidRPr="00BC354B">
              <w:t>Mit Aufzählungszeichen</w:t>
            </w:r>
          </w:p>
          <w:p w:rsidR="00BC354B" w:rsidRPr="00BC354B" w:rsidRDefault="00BC354B" w:rsidP="0050539C">
            <w:pPr>
              <w:pStyle w:val="Listenabsatz"/>
              <w:numPr>
                <w:ilvl w:val="0"/>
                <w:numId w:val="11"/>
              </w:numPr>
              <w:spacing w:before="120" w:after="120"/>
              <w:ind w:left="426"/>
            </w:pPr>
            <w:r w:rsidRPr="00BC354B">
              <w:t>Eine nummerierte Liste</w:t>
            </w:r>
          </w:p>
          <w:p w:rsidR="00BC354B" w:rsidRPr="00BC354B" w:rsidRDefault="00BC354B" w:rsidP="0050539C">
            <w:pPr>
              <w:pStyle w:val="Listenabsatz"/>
              <w:numPr>
                <w:ilvl w:val="0"/>
                <w:numId w:val="11"/>
              </w:numPr>
              <w:spacing w:before="120" w:after="120"/>
              <w:ind w:left="426"/>
              <w:rPr>
                <w:sz w:val="20"/>
              </w:rPr>
            </w:pPr>
            <w:r w:rsidRPr="00BC354B">
              <w:t>Eine Liste mit mehreren Ebenen</w:t>
            </w:r>
          </w:p>
          <w:p w:rsidR="00BC354B" w:rsidRPr="00B457C1" w:rsidRDefault="00BC354B" w:rsidP="0050539C">
            <w:pPr>
              <w:spacing w:after="0"/>
              <w:rPr>
                <w:sz w:val="16"/>
              </w:rPr>
            </w:pPr>
            <w:r>
              <w:rPr>
                <w:b/>
                <w:sz w:val="20"/>
              </w:rPr>
              <w:t>Aufzählungszeichen zuweisen</w:t>
            </w:r>
          </w:p>
        </w:tc>
        <w:tc>
          <w:tcPr>
            <w:tcW w:w="53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C354B" w:rsidRPr="0083413D" w:rsidRDefault="00BC354B" w:rsidP="0050539C">
            <w:pPr>
              <w:spacing w:before="120" w:after="120"/>
              <w:rPr>
                <w:sz w:val="16"/>
              </w:rPr>
            </w:pPr>
            <w:r>
              <w:rPr>
                <w:noProof/>
                <w:sz w:val="16"/>
                <w:lang w:eastAsia="de-AT"/>
              </w:rPr>
              <w:drawing>
                <wp:inline distT="0" distB="0" distL="0" distR="0" wp14:anchorId="3B1B7693" wp14:editId="27A0C1F1">
                  <wp:extent cx="3242310" cy="860425"/>
                  <wp:effectExtent l="0" t="0" r="8890" b="3175"/>
                  <wp:docPr id="4" name="Bild 2" descr="Macintosh HD:Users:thomasmaier:Desktop:aufzählungszeich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cintosh HD:Users:thomasmaier:Desktop:aufzählungszeich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2310" cy="860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354B" w:rsidTr="00BC354B">
        <w:trPr>
          <w:trHeight w:val="622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BC354B" w:rsidRPr="00D57A43" w:rsidRDefault="00BC354B" w:rsidP="0050539C">
            <w:pPr>
              <w:spacing w:before="120" w:after="120"/>
              <w:jc w:val="center"/>
              <w:rPr>
                <w:sz w:val="16"/>
              </w:rPr>
            </w:pPr>
            <w:r>
              <w:rPr>
                <w:noProof/>
                <w:sz w:val="16"/>
                <w:lang w:eastAsia="de-AT"/>
              </w:rPr>
              <w:drawing>
                <wp:inline distT="0" distB="0" distL="0" distR="0" wp14:anchorId="6CE0AB99" wp14:editId="0223F20A">
                  <wp:extent cx="455262" cy="250981"/>
                  <wp:effectExtent l="0" t="0" r="2540" b="3175"/>
                  <wp:docPr id="3" name="Bild 1" descr="Macintosh HD:Users:thomasmaier:Desktop:aufz_sym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cintosh HD:Users:thomasmaier:Desktop:aufz_sym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436" cy="2516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C354B" w:rsidRPr="00835D60" w:rsidRDefault="00BC354B" w:rsidP="00BC354B">
            <w:pPr>
              <w:spacing w:before="120" w:after="120"/>
              <w:rPr>
                <w:b/>
                <w:sz w:val="20"/>
              </w:rPr>
            </w:pPr>
            <w:r w:rsidRPr="0016700A">
              <w:rPr>
                <w:i/>
                <w:sz w:val="18"/>
              </w:rPr>
              <w:t>Im Register Start | Absatz</w:t>
            </w:r>
            <w:r>
              <w:rPr>
                <w:sz w:val="18"/>
              </w:rPr>
              <w:br/>
              <w:t>Klickt man auf den Pfeil, dann öffnet sich die Aufzählungsbibliothek. Hier kann man auch ein neues Aufzählungszeichen definieren. Die Position der Zeichen lässt sich über das Lineal einstellen.</w:t>
            </w:r>
          </w:p>
        </w:tc>
      </w:tr>
    </w:tbl>
    <w:p w:rsidR="00822C67" w:rsidRDefault="006E22D4" w:rsidP="00822C67">
      <w:r>
        <w:rPr>
          <w:noProof/>
          <w:lang w:eastAsia="de-AT"/>
        </w:rPr>
        <w:drawing>
          <wp:anchor distT="0" distB="0" distL="114300" distR="114300" simplePos="0" relativeHeight="251658240" behindDoc="0" locked="0" layoutInCell="1" allowOverlap="1" wp14:anchorId="5350D258" wp14:editId="5EA24CEA">
            <wp:simplePos x="0" y="0"/>
            <wp:positionH relativeFrom="column">
              <wp:posOffset>4458970</wp:posOffset>
            </wp:positionH>
            <wp:positionV relativeFrom="paragraph">
              <wp:posOffset>121920</wp:posOffset>
            </wp:positionV>
            <wp:extent cx="1473200" cy="2273300"/>
            <wp:effectExtent l="76200" t="38100" r="69850" b="88900"/>
            <wp:wrapNone/>
            <wp:docPr id="1" name="Grafik 1" descr="C:\Users\tom\AppData\Local\Microsoft\Windows\INetCache\Content.Word\Schnappschuss_012317_055413_P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om\AppData\Local\Microsoft\Windows\INetCache\Content.Word\Schnappschuss_012317_055413_PM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0" cy="2273300"/>
                    </a:xfrm>
                    <a:prstGeom prst="flowChartDocumen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ffectLst>
                      <a:outerShdw blurRad="50800" dist="38100" dir="5400000" algn="t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EECE1" w:themeFill="background2"/>
        <w:tblLook w:val="04A0" w:firstRow="1" w:lastRow="0" w:firstColumn="1" w:lastColumn="0" w:noHBand="0" w:noVBand="1"/>
      </w:tblPr>
      <w:tblGrid>
        <w:gridCol w:w="886"/>
        <w:gridCol w:w="8436"/>
      </w:tblGrid>
      <w:tr w:rsidR="00822C67" w:rsidTr="00C669BE">
        <w:tc>
          <w:tcPr>
            <w:tcW w:w="886" w:type="dxa"/>
            <w:shd w:val="clear" w:color="auto" w:fill="EEECE1" w:themeFill="background2"/>
          </w:tcPr>
          <w:p w:rsidR="00822C67" w:rsidRDefault="00822C67" w:rsidP="00C669BE">
            <w:pPr>
              <w:spacing w:before="120" w:after="12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601E8649" wp14:editId="0E127717">
                  <wp:extent cx="368300" cy="368300"/>
                  <wp:effectExtent l="0" t="0" r="0" b="0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iew-pim-tasks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725" cy="36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6" w:type="dxa"/>
            <w:shd w:val="clear" w:color="auto" w:fill="EEECE1" w:themeFill="background2"/>
            <w:vAlign w:val="center"/>
          </w:tcPr>
          <w:p w:rsidR="00822C67" w:rsidRDefault="00C669BE" w:rsidP="00333E1C">
            <w:pPr>
              <w:spacing w:before="60" w:after="60"/>
              <w:rPr>
                <w:i/>
                <w:noProof/>
                <w:lang w:val="de-DE" w:eastAsia="de-DE"/>
              </w:rPr>
            </w:pPr>
            <w:r>
              <w:rPr>
                <w:b/>
                <w:noProof/>
                <w:lang w:val="de-DE" w:eastAsia="de-DE"/>
              </w:rPr>
              <w:t>Die zwölf Monate (Nummerierung)</w:t>
            </w:r>
          </w:p>
          <w:p w:rsidR="00C669BE" w:rsidRDefault="00C669BE" w:rsidP="00286383">
            <w:pPr>
              <w:pStyle w:val="Listenabsatz"/>
              <w:numPr>
                <w:ilvl w:val="0"/>
                <w:numId w:val="23"/>
              </w:numPr>
              <w:spacing w:before="60" w:after="60" w:line="276" w:lineRule="auto"/>
            </w:pPr>
            <w:r>
              <w:t>Schreibe die zwölf Monate untereinander.</w:t>
            </w:r>
          </w:p>
          <w:p w:rsidR="00C669BE" w:rsidRDefault="00C669BE" w:rsidP="00286383">
            <w:pPr>
              <w:pStyle w:val="Listenabsatz"/>
              <w:numPr>
                <w:ilvl w:val="0"/>
                <w:numId w:val="23"/>
              </w:numPr>
              <w:spacing w:before="60" w:after="60" w:line="276" w:lineRule="auto"/>
            </w:pPr>
            <w:r>
              <w:t>Unter jedem Monat soll die Anzahl der Tage stehen!</w:t>
            </w:r>
          </w:p>
          <w:p w:rsidR="00C669BE" w:rsidRDefault="00C669BE" w:rsidP="00286383">
            <w:pPr>
              <w:pStyle w:val="Listenabsatz"/>
              <w:numPr>
                <w:ilvl w:val="0"/>
                <w:numId w:val="23"/>
              </w:numPr>
              <w:spacing w:before="60" w:after="60" w:line="276" w:lineRule="auto"/>
            </w:pPr>
            <w:r>
              <w:t>Eine Nummerierung erzeugen.</w:t>
            </w:r>
          </w:p>
          <w:p w:rsidR="00C669BE" w:rsidRDefault="00C669BE" w:rsidP="00286383">
            <w:pPr>
              <w:pStyle w:val="Listenabsatz"/>
              <w:numPr>
                <w:ilvl w:val="0"/>
                <w:numId w:val="23"/>
              </w:numPr>
              <w:spacing w:before="60" w:after="60" w:line="276" w:lineRule="auto"/>
            </w:pPr>
            <w:r>
              <w:t>Formatiere die Liste (Fettschrift, andere Schriftart)</w:t>
            </w:r>
          </w:p>
          <w:p w:rsidR="001C34F9" w:rsidRDefault="001C34F9" w:rsidP="00286383">
            <w:pPr>
              <w:pStyle w:val="Listenabsatz"/>
              <w:numPr>
                <w:ilvl w:val="0"/>
                <w:numId w:val="23"/>
              </w:numPr>
              <w:spacing w:before="60" w:after="60" w:line="276" w:lineRule="auto"/>
            </w:pPr>
            <w:r>
              <w:t>Speichere das Dokument</w:t>
            </w:r>
          </w:p>
        </w:tc>
      </w:tr>
    </w:tbl>
    <w:p w:rsidR="00046D0E" w:rsidRDefault="00046D0E" w:rsidP="00BC354B">
      <w:pPr>
        <w:spacing w:before="360"/>
      </w:pP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EECE1" w:themeFill="background2"/>
        <w:tblLook w:val="04A0" w:firstRow="1" w:lastRow="0" w:firstColumn="1" w:lastColumn="0" w:noHBand="0" w:noVBand="1"/>
      </w:tblPr>
      <w:tblGrid>
        <w:gridCol w:w="801"/>
        <w:gridCol w:w="8521"/>
      </w:tblGrid>
      <w:tr w:rsidR="001C34F9" w:rsidTr="006E22D4">
        <w:tc>
          <w:tcPr>
            <w:tcW w:w="801" w:type="dxa"/>
            <w:shd w:val="clear" w:color="auto" w:fill="EEECE1" w:themeFill="background2"/>
          </w:tcPr>
          <w:p w:rsidR="001C34F9" w:rsidRDefault="001C34F9" w:rsidP="00851836">
            <w:pPr>
              <w:spacing w:before="120" w:after="12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75B0E614" wp14:editId="1E777438">
                  <wp:extent cx="368300" cy="368300"/>
                  <wp:effectExtent l="0" t="0" r="0" b="0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iew-pim-tasks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725" cy="36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21" w:type="dxa"/>
            <w:shd w:val="clear" w:color="auto" w:fill="EEECE1" w:themeFill="background2"/>
            <w:vAlign w:val="center"/>
          </w:tcPr>
          <w:p w:rsidR="001C34F9" w:rsidRDefault="001C34F9" w:rsidP="00851836">
            <w:pPr>
              <w:spacing w:before="60" w:after="60"/>
              <w:rPr>
                <w:i/>
                <w:noProof/>
                <w:lang w:val="de-DE" w:eastAsia="de-DE"/>
              </w:rPr>
            </w:pPr>
            <w:r>
              <w:rPr>
                <w:b/>
                <w:noProof/>
                <w:lang w:val="de-DE" w:eastAsia="de-DE"/>
              </w:rPr>
              <w:t>Selbstbeschreibung</w:t>
            </w:r>
          </w:p>
          <w:p w:rsidR="001C34F9" w:rsidRDefault="001C34F9" w:rsidP="00286383">
            <w:pPr>
              <w:pStyle w:val="Listenabsatz"/>
              <w:numPr>
                <w:ilvl w:val="0"/>
                <w:numId w:val="23"/>
              </w:numPr>
              <w:spacing w:before="60" w:after="60" w:line="276" w:lineRule="auto"/>
            </w:pPr>
            <w:r>
              <w:t>Beschreibe dich selbst mit einer Aufzählung!</w:t>
            </w:r>
          </w:p>
          <w:p w:rsidR="001C34F9" w:rsidRDefault="001C34F9" w:rsidP="00286383">
            <w:pPr>
              <w:pStyle w:val="Listenabsatz"/>
              <w:numPr>
                <w:ilvl w:val="0"/>
                <w:numId w:val="23"/>
              </w:numPr>
              <w:spacing w:before="60" w:after="60" w:line="276" w:lineRule="auto"/>
            </w:pPr>
            <w:r>
              <w:t>Gestalte eine Überschrift!</w:t>
            </w:r>
          </w:p>
          <w:p w:rsidR="001C34F9" w:rsidRDefault="001C34F9" w:rsidP="00286383">
            <w:pPr>
              <w:pStyle w:val="Listenabsatz"/>
              <w:numPr>
                <w:ilvl w:val="0"/>
                <w:numId w:val="23"/>
              </w:numPr>
              <w:spacing w:before="60" w:after="60" w:line="276" w:lineRule="auto"/>
            </w:pPr>
            <w:r>
              <w:t xml:space="preserve">Verwende folgende Elemente: </w:t>
            </w:r>
            <w:r>
              <w:br/>
            </w:r>
            <w:r w:rsidRPr="00286383">
              <w:rPr>
                <w:b/>
              </w:rPr>
              <w:t xml:space="preserve">Vorname, Nachname, Geburtsdatum, Geburtsort, </w:t>
            </w:r>
            <w:r w:rsidR="00C768B9" w:rsidRPr="00286383">
              <w:rPr>
                <w:b/>
              </w:rPr>
              <w:t xml:space="preserve">Augenfarbe, </w:t>
            </w:r>
            <w:r w:rsidR="00286383">
              <w:rPr>
                <w:b/>
              </w:rPr>
              <w:br/>
            </w:r>
            <w:r w:rsidR="00C768B9" w:rsidRPr="00286383">
              <w:rPr>
                <w:b/>
              </w:rPr>
              <w:t xml:space="preserve">Haarfarbe, Gewicht, Körpergröße, </w:t>
            </w:r>
            <w:r w:rsidR="00286383" w:rsidRPr="00286383">
              <w:rPr>
                <w:b/>
              </w:rPr>
              <w:t>usw.</w:t>
            </w:r>
            <w:bookmarkStart w:id="0" w:name="_GoBack"/>
            <w:bookmarkEnd w:id="0"/>
          </w:p>
          <w:p w:rsidR="001C34F9" w:rsidRDefault="001C34F9" w:rsidP="00286383">
            <w:pPr>
              <w:pStyle w:val="Listenabsatz"/>
              <w:numPr>
                <w:ilvl w:val="0"/>
                <w:numId w:val="23"/>
              </w:numPr>
              <w:spacing w:before="60" w:after="60" w:line="276" w:lineRule="auto"/>
            </w:pPr>
            <w:r>
              <w:t>Formatiere die Aufzählung (Fettschrift, andere Schriftart, usw.)</w:t>
            </w:r>
          </w:p>
          <w:p w:rsidR="001C34F9" w:rsidRDefault="001C34F9" w:rsidP="00286383">
            <w:pPr>
              <w:pStyle w:val="Listenabsatz"/>
              <w:numPr>
                <w:ilvl w:val="0"/>
                <w:numId w:val="23"/>
              </w:numPr>
              <w:spacing w:before="60" w:after="60" w:line="276" w:lineRule="auto"/>
            </w:pPr>
            <w:r>
              <w:t>Speichere das Dokument</w:t>
            </w:r>
          </w:p>
        </w:tc>
      </w:tr>
      <w:tr w:rsidR="00C768B9" w:rsidTr="006E22D4">
        <w:tblPrEx>
          <w:shd w:val="clear" w:color="auto" w:fill="F2F2F2" w:themeFill="background1" w:themeFillShade="F2"/>
        </w:tblPrEx>
        <w:trPr>
          <w:trHeight w:val="546"/>
        </w:trPr>
        <w:tc>
          <w:tcPr>
            <w:tcW w:w="801" w:type="dxa"/>
            <w:shd w:val="clear" w:color="auto" w:fill="F2F2F2" w:themeFill="background1" w:themeFillShade="F2"/>
          </w:tcPr>
          <w:p w:rsidR="00C768B9" w:rsidRDefault="00C768B9" w:rsidP="00851836">
            <w:pPr>
              <w:spacing w:before="60" w:after="6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3C21A85E" wp14:editId="7244EAB9">
                  <wp:extent cx="355600" cy="355600"/>
                  <wp:effectExtent l="0" t="0" r="6350" b="6350"/>
                  <wp:docPr id="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mblem-notice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335" cy="359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21" w:type="dxa"/>
            <w:shd w:val="clear" w:color="auto" w:fill="F2F2F2" w:themeFill="background1" w:themeFillShade="F2"/>
            <w:vAlign w:val="center"/>
          </w:tcPr>
          <w:p w:rsidR="00C768B9" w:rsidRDefault="00C768B9" w:rsidP="00851836">
            <w:pPr>
              <w:spacing w:before="60" w:after="60"/>
              <w:rPr>
                <w:i/>
              </w:rPr>
            </w:pPr>
            <w:r>
              <w:rPr>
                <w:i/>
              </w:rPr>
              <w:t>Für das Datum gibt es vier Schreibweisen: Achte auf die Punkte!</w:t>
            </w:r>
          </w:p>
          <w:p w:rsidR="00C768B9" w:rsidRPr="00C768B9" w:rsidRDefault="006E22D4" w:rsidP="006A2046">
            <w:pPr>
              <w:spacing w:before="60" w:after="60"/>
              <w:ind w:left="317"/>
              <w:rPr>
                <w:rFonts w:ascii="Courier New" w:hAnsi="Courier New" w:cs="Courier New"/>
                <w:b/>
              </w:rPr>
            </w:pPr>
            <w:r>
              <w:rPr>
                <w:noProof/>
                <w:lang w:eastAsia="de-AT"/>
              </w:rPr>
              <w:drawing>
                <wp:anchor distT="0" distB="0" distL="114300" distR="114300" simplePos="0" relativeHeight="251659264" behindDoc="0" locked="0" layoutInCell="1" allowOverlap="1" wp14:anchorId="58EDAD79" wp14:editId="3124D4F2">
                  <wp:simplePos x="0" y="0"/>
                  <wp:positionH relativeFrom="column">
                    <wp:posOffset>1683385</wp:posOffset>
                  </wp:positionH>
                  <wp:positionV relativeFrom="paragraph">
                    <wp:posOffset>302260</wp:posOffset>
                  </wp:positionV>
                  <wp:extent cx="3784600" cy="2709545"/>
                  <wp:effectExtent l="76200" t="38100" r="82550" b="71755"/>
                  <wp:wrapNone/>
                  <wp:docPr id="10" name="Grafik 10" descr="C:\Users\tom\AppData\Local\Skitch\Schnappschuss_012317_064538_P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tom\AppData\Local\Skitch\Schnappschuss_012317_064538_P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4600" cy="2709545"/>
                          </a:xfrm>
                          <a:prstGeom prst="flowChartDocumen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outerShdw blurRad="50800" dist="38100" dir="5400000" algn="t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55671">
              <w:rPr>
                <w:rFonts w:ascii="Courier New" w:hAnsi="Courier New" w:cs="Courier New"/>
                <w:b/>
              </w:rPr>
              <w:t>03. November 2019</w:t>
            </w:r>
            <w:r w:rsidR="00C55671">
              <w:rPr>
                <w:rFonts w:ascii="Courier New" w:hAnsi="Courier New" w:cs="Courier New"/>
                <w:b/>
              </w:rPr>
              <w:br/>
              <w:t>03. Nov. 2019</w:t>
            </w:r>
            <w:r w:rsidR="00C55671">
              <w:rPr>
                <w:rFonts w:ascii="Courier New" w:hAnsi="Courier New" w:cs="Courier New"/>
                <w:b/>
              </w:rPr>
              <w:br/>
              <w:t>2019</w:t>
            </w:r>
            <w:r w:rsidR="00C768B9" w:rsidRPr="00C768B9">
              <w:rPr>
                <w:rFonts w:ascii="Courier New" w:hAnsi="Courier New" w:cs="Courier New"/>
                <w:b/>
              </w:rPr>
              <w:t>-11-03</w:t>
            </w:r>
            <w:r w:rsidR="00C768B9" w:rsidRPr="00C768B9">
              <w:rPr>
                <w:rFonts w:ascii="Courier New" w:hAnsi="Courier New" w:cs="Courier New"/>
                <w:b/>
              </w:rPr>
              <w:br/>
              <w:t>03. 11. 201</w:t>
            </w:r>
            <w:r w:rsidR="00C55671">
              <w:rPr>
                <w:rFonts w:ascii="Courier New" w:hAnsi="Courier New" w:cs="Courier New"/>
                <w:b/>
              </w:rPr>
              <w:t>9</w:t>
            </w:r>
          </w:p>
        </w:tc>
      </w:tr>
    </w:tbl>
    <w:p w:rsidR="00822C67" w:rsidRDefault="00822C67" w:rsidP="006E22D4"/>
    <w:sectPr w:rsidR="00822C67" w:rsidSect="00C55671">
      <w:footerReference w:type="default" r:id="rId15"/>
      <w:pgSz w:w="11906" w:h="16838"/>
      <w:pgMar w:top="-567" w:right="1418" w:bottom="142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208" w:rsidRDefault="00A10208" w:rsidP="00822C67">
      <w:r>
        <w:separator/>
      </w:r>
    </w:p>
  </w:endnote>
  <w:endnote w:type="continuationSeparator" w:id="0">
    <w:p w:rsidR="00A10208" w:rsidRDefault="00A10208" w:rsidP="00822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High Tower Text">
    <w:panose1 w:val="02040502050506030303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54B" w:rsidRPr="00C55671" w:rsidRDefault="00C55671" w:rsidP="00C55671">
    <w:pPr>
      <w:pStyle w:val="Fusszeile"/>
      <w:tabs>
        <w:tab w:val="center" w:pos="4395"/>
        <w:tab w:val="right" w:pos="8931"/>
      </w:tabs>
      <w:rPr>
        <w:color w:val="A6A6A6" w:themeColor="background1" w:themeShade="A6"/>
      </w:rPr>
    </w:pPr>
    <w:r>
      <w:rPr>
        <w:b/>
        <w:color w:val="A6A6A6" w:themeColor="background1" w:themeShade="A6"/>
      </w:rPr>
      <w:t>Einführungskurs: Word</w:t>
    </w:r>
    <w:r>
      <w:rPr>
        <w:color w:val="A6A6A6" w:themeColor="background1" w:themeShade="A6"/>
      </w:rPr>
      <w:t xml:space="preserve"> | Thomas Maier | </w:t>
    </w:r>
    <w:r w:rsidRPr="00800685">
      <w:rPr>
        <w:color w:val="A6A6A6" w:themeColor="background1" w:themeShade="A6"/>
      </w:rPr>
      <w:t>www.css4.at</w:t>
    </w:r>
    <w:r>
      <w:rPr>
        <w:color w:val="A6A6A6" w:themeColor="background1" w:themeShade="A6"/>
      </w:rPr>
      <w:t xml:space="preserve"> | </w:t>
    </w:r>
    <w:r>
      <w:rPr>
        <w:noProof/>
        <w:color w:val="A6A6A6" w:themeColor="background1" w:themeShade="A6"/>
        <w:lang w:eastAsia="de-AT"/>
      </w:rPr>
      <w:t>Lizenz: CC by nc sa</w:t>
    </w:r>
    <w:r>
      <w:rPr>
        <w:color w:val="A6A6A6" w:themeColor="background1" w:themeShade="A6"/>
      </w:rPr>
      <w:t xml:space="preserve"> Graz, 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208" w:rsidRDefault="00A10208" w:rsidP="00822C67">
      <w:r>
        <w:separator/>
      </w:r>
    </w:p>
  </w:footnote>
  <w:footnote w:type="continuationSeparator" w:id="0">
    <w:p w:rsidR="00A10208" w:rsidRDefault="00A10208" w:rsidP="00822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80A64"/>
    <w:multiLevelType w:val="hybridMultilevel"/>
    <w:tmpl w:val="AAC276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03845"/>
    <w:multiLevelType w:val="hybridMultilevel"/>
    <w:tmpl w:val="F9B65F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EB6B3C"/>
    <w:multiLevelType w:val="hybridMultilevel"/>
    <w:tmpl w:val="76C007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8259E"/>
    <w:multiLevelType w:val="hybridMultilevel"/>
    <w:tmpl w:val="AFA261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A37A4"/>
    <w:multiLevelType w:val="multilevel"/>
    <w:tmpl w:val="95D20C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80F95"/>
    <w:multiLevelType w:val="multilevel"/>
    <w:tmpl w:val="40EE671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6476D"/>
    <w:multiLevelType w:val="hybridMultilevel"/>
    <w:tmpl w:val="BA9EDF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F56CBD"/>
    <w:multiLevelType w:val="multilevel"/>
    <w:tmpl w:val="2F08BEBE"/>
    <w:lvl w:ilvl="0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936DB3"/>
    <w:multiLevelType w:val="hybridMultilevel"/>
    <w:tmpl w:val="962A5C54"/>
    <w:lvl w:ilvl="0" w:tplc="AAD651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CA1E1E"/>
    <w:multiLevelType w:val="hybridMultilevel"/>
    <w:tmpl w:val="563A72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5154B3"/>
    <w:multiLevelType w:val="hybridMultilevel"/>
    <w:tmpl w:val="4404E0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0D44EC"/>
    <w:multiLevelType w:val="hybridMultilevel"/>
    <w:tmpl w:val="8ADE00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1E6BB0"/>
    <w:multiLevelType w:val="hybridMultilevel"/>
    <w:tmpl w:val="40EE67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365494"/>
    <w:multiLevelType w:val="hybridMultilevel"/>
    <w:tmpl w:val="E2D832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3434FF"/>
    <w:multiLevelType w:val="multilevel"/>
    <w:tmpl w:val="76C00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F46CE6"/>
    <w:multiLevelType w:val="hybridMultilevel"/>
    <w:tmpl w:val="9BA21316"/>
    <w:lvl w:ilvl="0" w:tplc="92BCA512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D35F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61885B84"/>
    <w:multiLevelType w:val="hybridMultilevel"/>
    <w:tmpl w:val="4C2A48D4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852172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243CCC"/>
    <w:multiLevelType w:val="hybridMultilevel"/>
    <w:tmpl w:val="30521F6A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7F1963"/>
    <w:multiLevelType w:val="hybridMultilevel"/>
    <w:tmpl w:val="5E5078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B8149C"/>
    <w:multiLevelType w:val="hybridMultilevel"/>
    <w:tmpl w:val="D83E69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E81F40"/>
    <w:multiLevelType w:val="hybridMultilevel"/>
    <w:tmpl w:val="2F08BEBE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3"/>
  </w:num>
  <w:num w:numId="4">
    <w:abstractNumId w:val="9"/>
  </w:num>
  <w:num w:numId="5">
    <w:abstractNumId w:val="1"/>
  </w:num>
  <w:num w:numId="6">
    <w:abstractNumId w:val="11"/>
  </w:num>
  <w:num w:numId="7">
    <w:abstractNumId w:val="6"/>
  </w:num>
  <w:num w:numId="8">
    <w:abstractNumId w:val="21"/>
  </w:num>
  <w:num w:numId="9">
    <w:abstractNumId w:val="20"/>
  </w:num>
  <w:num w:numId="10">
    <w:abstractNumId w:val="18"/>
  </w:num>
  <w:num w:numId="11">
    <w:abstractNumId w:val="15"/>
  </w:num>
  <w:num w:numId="12">
    <w:abstractNumId w:val="4"/>
  </w:num>
  <w:num w:numId="13">
    <w:abstractNumId w:val="2"/>
  </w:num>
  <w:num w:numId="14">
    <w:abstractNumId w:val="14"/>
  </w:num>
  <w:num w:numId="15">
    <w:abstractNumId w:val="19"/>
  </w:num>
  <w:num w:numId="16">
    <w:abstractNumId w:val="12"/>
  </w:num>
  <w:num w:numId="17">
    <w:abstractNumId w:val="5"/>
  </w:num>
  <w:num w:numId="18">
    <w:abstractNumId w:val="22"/>
  </w:num>
  <w:num w:numId="19">
    <w:abstractNumId w:val="7"/>
  </w:num>
  <w:num w:numId="20">
    <w:abstractNumId w:val="17"/>
  </w:num>
  <w:num w:numId="21">
    <w:abstractNumId w:val="0"/>
  </w:num>
  <w:num w:numId="22">
    <w:abstractNumId w:val="16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de-AT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9BE"/>
    <w:rsid w:val="000019E2"/>
    <w:rsid w:val="00002B7C"/>
    <w:rsid w:val="00010646"/>
    <w:rsid w:val="0002328F"/>
    <w:rsid w:val="00037986"/>
    <w:rsid w:val="000468BA"/>
    <w:rsid w:val="00046D0E"/>
    <w:rsid w:val="00064E24"/>
    <w:rsid w:val="00067288"/>
    <w:rsid w:val="00087114"/>
    <w:rsid w:val="00095884"/>
    <w:rsid w:val="000A5114"/>
    <w:rsid w:val="000A7373"/>
    <w:rsid w:val="000B41BD"/>
    <w:rsid w:val="000D2CEF"/>
    <w:rsid w:val="000D31C5"/>
    <w:rsid w:val="000F06A8"/>
    <w:rsid w:val="000F28F4"/>
    <w:rsid w:val="000F4B82"/>
    <w:rsid w:val="0010323F"/>
    <w:rsid w:val="001047C5"/>
    <w:rsid w:val="00116BD5"/>
    <w:rsid w:val="001301B0"/>
    <w:rsid w:val="00137815"/>
    <w:rsid w:val="00142079"/>
    <w:rsid w:val="00145D6B"/>
    <w:rsid w:val="00160563"/>
    <w:rsid w:val="0016700A"/>
    <w:rsid w:val="00172B5D"/>
    <w:rsid w:val="00176D4E"/>
    <w:rsid w:val="001B020E"/>
    <w:rsid w:val="001C0EFC"/>
    <w:rsid w:val="001C34F9"/>
    <w:rsid w:val="001C4FAE"/>
    <w:rsid w:val="001E57E4"/>
    <w:rsid w:val="001F1931"/>
    <w:rsid w:val="001F6A8C"/>
    <w:rsid w:val="00225FEF"/>
    <w:rsid w:val="0026124B"/>
    <w:rsid w:val="002709E4"/>
    <w:rsid w:val="00274571"/>
    <w:rsid w:val="00286383"/>
    <w:rsid w:val="002946FF"/>
    <w:rsid w:val="00296A4A"/>
    <w:rsid w:val="002A3F13"/>
    <w:rsid w:val="002A445F"/>
    <w:rsid w:val="002A749A"/>
    <w:rsid w:val="002B28ED"/>
    <w:rsid w:val="002B2F1F"/>
    <w:rsid w:val="002C1133"/>
    <w:rsid w:val="002C1247"/>
    <w:rsid w:val="00301D99"/>
    <w:rsid w:val="0031503B"/>
    <w:rsid w:val="0032419A"/>
    <w:rsid w:val="00340183"/>
    <w:rsid w:val="00346992"/>
    <w:rsid w:val="00352D94"/>
    <w:rsid w:val="003632D1"/>
    <w:rsid w:val="00365BC4"/>
    <w:rsid w:val="0038265F"/>
    <w:rsid w:val="003A1127"/>
    <w:rsid w:val="003B1114"/>
    <w:rsid w:val="003D17D1"/>
    <w:rsid w:val="003D262A"/>
    <w:rsid w:val="003D382D"/>
    <w:rsid w:val="003D4BD7"/>
    <w:rsid w:val="003E5587"/>
    <w:rsid w:val="003E6D58"/>
    <w:rsid w:val="00405AFE"/>
    <w:rsid w:val="004159A6"/>
    <w:rsid w:val="00422D09"/>
    <w:rsid w:val="004326AF"/>
    <w:rsid w:val="0045132B"/>
    <w:rsid w:val="00454441"/>
    <w:rsid w:val="00456132"/>
    <w:rsid w:val="00462D90"/>
    <w:rsid w:val="004756E7"/>
    <w:rsid w:val="00485B6C"/>
    <w:rsid w:val="004A2385"/>
    <w:rsid w:val="004B3C29"/>
    <w:rsid w:val="004B7E80"/>
    <w:rsid w:val="004D2D1C"/>
    <w:rsid w:val="00512F62"/>
    <w:rsid w:val="0052004E"/>
    <w:rsid w:val="00521B32"/>
    <w:rsid w:val="00532C34"/>
    <w:rsid w:val="00533623"/>
    <w:rsid w:val="00554182"/>
    <w:rsid w:val="00562815"/>
    <w:rsid w:val="00567B2C"/>
    <w:rsid w:val="0057706D"/>
    <w:rsid w:val="00580514"/>
    <w:rsid w:val="00581720"/>
    <w:rsid w:val="00587F8B"/>
    <w:rsid w:val="00597AEC"/>
    <w:rsid w:val="005A35DA"/>
    <w:rsid w:val="005B19B3"/>
    <w:rsid w:val="005E0279"/>
    <w:rsid w:val="00600AC8"/>
    <w:rsid w:val="006132DC"/>
    <w:rsid w:val="00632660"/>
    <w:rsid w:val="00634E4E"/>
    <w:rsid w:val="0065396A"/>
    <w:rsid w:val="00674D50"/>
    <w:rsid w:val="006755B1"/>
    <w:rsid w:val="00677C06"/>
    <w:rsid w:val="0068595E"/>
    <w:rsid w:val="00693E67"/>
    <w:rsid w:val="00696F77"/>
    <w:rsid w:val="006A07F7"/>
    <w:rsid w:val="006A2046"/>
    <w:rsid w:val="006C196D"/>
    <w:rsid w:val="006D641B"/>
    <w:rsid w:val="006E2049"/>
    <w:rsid w:val="006E22D4"/>
    <w:rsid w:val="007026C4"/>
    <w:rsid w:val="007135B1"/>
    <w:rsid w:val="00745B45"/>
    <w:rsid w:val="00747939"/>
    <w:rsid w:val="00760D91"/>
    <w:rsid w:val="00767558"/>
    <w:rsid w:val="00771EF6"/>
    <w:rsid w:val="00786A26"/>
    <w:rsid w:val="007C3C43"/>
    <w:rsid w:val="007D70DB"/>
    <w:rsid w:val="007E322E"/>
    <w:rsid w:val="007F4937"/>
    <w:rsid w:val="007F6018"/>
    <w:rsid w:val="007F7CCC"/>
    <w:rsid w:val="008102CE"/>
    <w:rsid w:val="0081517D"/>
    <w:rsid w:val="00816FBB"/>
    <w:rsid w:val="00822C67"/>
    <w:rsid w:val="00830EFA"/>
    <w:rsid w:val="0083413D"/>
    <w:rsid w:val="00835D60"/>
    <w:rsid w:val="00850397"/>
    <w:rsid w:val="0085257E"/>
    <w:rsid w:val="0085262C"/>
    <w:rsid w:val="00855474"/>
    <w:rsid w:val="00856DFB"/>
    <w:rsid w:val="00865FE5"/>
    <w:rsid w:val="00866F3E"/>
    <w:rsid w:val="008776F9"/>
    <w:rsid w:val="0089631F"/>
    <w:rsid w:val="008A74DD"/>
    <w:rsid w:val="008B52BA"/>
    <w:rsid w:val="008E0322"/>
    <w:rsid w:val="008E34E1"/>
    <w:rsid w:val="009354EE"/>
    <w:rsid w:val="00945882"/>
    <w:rsid w:val="00946916"/>
    <w:rsid w:val="00954033"/>
    <w:rsid w:val="009729FD"/>
    <w:rsid w:val="009B0892"/>
    <w:rsid w:val="009D2CCB"/>
    <w:rsid w:val="009F11DD"/>
    <w:rsid w:val="00A10208"/>
    <w:rsid w:val="00A24DBE"/>
    <w:rsid w:val="00A70875"/>
    <w:rsid w:val="00A94CCC"/>
    <w:rsid w:val="00AC1B38"/>
    <w:rsid w:val="00AC7A6D"/>
    <w:rsid w:val="00B0407D"/>
    <w:rsid w:val="00B32566"/>
    <w:rsid w:val="00B37384"/>
    <w:rsid w:val="00B457C1"/>
    <w:rsid w:val="00B6520A"/>
    <w:rsid w:val="00B71BCF"/>
    <w:rsid w:val="00B8250D"/>
    <w:rsid w:val="00B914F7"/>
    <w:rsid w:val="00BA1A47"/>
    <w:rsid w:val="00BB1630"/>
    <w:rsid w:val="00BB5229"/>
    <w:rsid w:val="00BC354B"/>
    <w:rsid w:val="00BD5C2F"/>
    <w:rsid w:val="00BE1C21"/>
    <w:rsid w:val="00BF0F10"/>
    <w:rsid w:val="00C0105F"/>
    <w:rsid w:val="00C2373A"/>
    <w:rsid w:val="00C26C1F"/>
    <w:rsid w:val="00C44E34"/>
    <w:rsid w:val="00C54009"/>
    <w:rsid w:val="00C55671"/>
    <w:rsid w:val="00C56764"/>
    <w:rsid w:val="00C622BE"/>
    <w:rsid w:val="00C66946"/>
    <w:rsid w:val="00C669BE"/>
    <w:rsid w:val="00C768B9"/>
    <w:rsid w:val="00C80690"/>
    <w:rsid w:val="00C87B3B"/>
    <w:rsid w:val="00C97EE2"/>
    <w:rsid w:val="00CB1233"/>
    <w:rsid w:val="00CB7056"/>
    <w:rsid w:val="00CC62E7"/>
    <w:rsid w:val="00CD2313"/>
    <w:rsid w:val="00D24110"/>
    <w:rsid w:val="00D31527"/>
    <w:rsid w:val="00D34071"/>
    <w:rsid w:val="00D45542"/>
    <w:rsid w:val="00D54E50"/>
    <w:rsid w:val="00D57A43"/>
    <w:rsid w:val="00D66AF8"/>
    <w:rsid w:val="00D71B64"/>
    <w:rsid w:val="00D956F3"/>
    <w:rsid w:val="00D95B3C"/>
    <w:rsid w:val="00DA2031"/>
    <w:rsid w:val="00DA4E21"/>
    <w:rsid w:val="00DD302E"/>
    <w:rsid w:val="00DD4AAB"/>
    <w:rsid w:val="00DE550E"/>
    <w:rsid w:val="00E030D6"/>
    <w:rsid w:val="00E12F32"/>
    <w:rsid w:val="00E13C1E"/>
    <w:rsid w:val="00E31E36"/>
    <w:rsid w:val="00E40750"/>
    <w:rsid w:val="00E43142"/>
    <w:rsid w:val="00E77B56"/>
    <w:rsid w:val="00EB71E1"/>
    <w:rsid w:val="00EC234A"/>
    <w:rsid w:val="00ED4D7E"/>
    <w:rsid w:val="00EE5C07"/>
    <w:rsid w:val="00EE72B0"/>
    <w:rsid w:val="00EF6063"/>
    <w:rsid w:val="00F023CC"/>
    <w:rsid w:val="00F17A32"/>
    <w:rsid w:val="00F250E5"/>
    <w:rsid w:val="00F320AD"/>
    <w:rsid w:val="00F3228F"/>
    <w:rsid w:val="00F52E25"/>
    <w:rsid w:val="00F65506"/>
    <w:rsid w:val="00F73ADF"/>
    <w:rsid w:val="00F96ED2"/>
    <w:rsid w:val="00FB409B"/>
    <w:rsid w:val="00FC2A81"/>
    <w:rsid w:val="00FC4CFD"/>
    <w:rsid w:val="00FD4777"/>
    <w:rsid w:val="00FE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4326AF"/>
    <w:pPr>
      <w:pBdr>
        <w:top w:val="single" w:sz="4" w:space="1" w:color="D9D9D9" w:themeColor="background1" w:themeShade="D9"/>
      </w:pBdr>
      <w:jc w:val="right"/>
    </w:pPr>
    <w:rPr>
      <w:rFonts w:ascii="Helvetica" w:hAnsi="Helvetica"/>
      <w:color w:val="D9D9D9" w:themeColor="background1" w:themeShade="D9"/>
      <w:sz w:val="16"/>
      <w:szCs w:val="16"/>
      <w:lang w:val="de-A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4326AF"/>
    <w:pPr>
      <w:pBdr>
        <w:top w:val="single" w:sz="4" w:space="1" w:color="D9D9D9" w:themeColor="background1" w:themeShade="D9"/>
      </w:pBdr>
      <w:jc w:val="right"/>
    </w:pPr>
    <w:rPr>
      <w:rFonts w:ascii="Helvetica" w:hAnsi="Helvetica"/>
      <w:color w:val="D9D9D9" w:themeColor="background1" w:themeShade="D9"/>
      <w:sz w:val="16"/>
      <w:szCs w:val="16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\Desktop\Word%20Einf&#252;hrung%20Fl&#252;chtlinge\ueb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64CBCE8-FEA9-41BC-9E5A-B2A805048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ueben.dotx</Template>
  <TotalTime>0</TotalTime>
  <Pages>1</Pages>
  <Words>165</Words>
  <Characters>1044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Lernen 1: THEMA1	</vt:lpstr>
      <vt:lpstr>Lernen 2: THEMA1	</vt:lpstr>
      <vt:lpstr>Lernen 3: THEMA1	</vt:lpstr>
    </vt:vector>
  </TitlesOfParts>
  <Company/>
  <LinksUpToDate>false</LinksUpToDate>
  <CharactersWithSpaces>1207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Maier</dc:creator>
  <dc:description>Visual Basic for Applications</dc:description>
  <cp:lastModifiedBy>Thomas Maier</cp:lastModifiedBy>
  <cp:revision>6</cp:revision>
  <cp:lastPrinted>2019-10-04T13:57:00Z</cp:lastPrinted>
  <dcterms:created xsi:type="dcterms:W3CDTF">2017-01-23T16:54:00Z</dcterms:created>
  <dcterms:modified xsi:type="dcterms:W3CDTF">2019-10-04T13:57:00Z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lefonnummer">
    <vt:lpwstr>+43 680 2130156</vt:lpwstr>
  </property>
  <property fmtid="{D5CDD505-2E9C-101B-9397-08002B2CF9AE}" pid="3" name="Matrikelnummer">
    <vt:lpwstr>1081751</vt:lpwstr>
  </property>
  <property fmtid="{D5CDD505-2E9C-101B-9397-08002B2CF9AE}" pid="4" name="E-Mail">
    <vt:lpwstr>tom.maier@live.at</vt:lpwstr>
  </property>
</Properties>
</file>