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2551"/>
      </w:tblGrid>
      <w:tr w:rsidR="008D755C" w:rsidTr="00295227">
        <w:tc>
          <w:tcPr>
            <w:tcW w:w="1135" w:type="dxa"/>
            <w:shd w:val="clear" w:color="auto" w:fill="0070C0"/>
          </w:tcPr>
          <w:p w:rsidR="008D755C" w:rsidRPr="00F235D2" w:rsidRDefault="008D755C" w:rsidP="0029522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2.3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bottom"/>
          </w:tcPr>
          <w:p w:rsidR="008D755C" w:rsidRDefault="008D755C" w:rsidP="00295227">
            <w:pPr>
              <w:spacing w:before="100" w:after="100"/>
            </w:pPr>
            <w:r>
              <w:rPr>
                <w:b/>
                <w:noProof/>
                <w:sz w:val="28"/>
                <w:lang w:eastAsia="de-AT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2164715</wp:posOffset>
                      </wp:positionH>
                      <wp:positionV relativeFrom="paragraph">
                        <wp:posOffset>36195</wp:posOffset>
                      </wp:positionV>
                      <wp:extent cx="2569210" cy="2653030"/>
                      <wp:effectExtent l="38100" t="0" r="40640" b="0"/>
                      <wp:wrapNone/>
                      <wp:docPr id="7" name="Gruppieren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69210" cy="2653030"/>
                                <a:chOff x="0" y="0"/>
                                <a:chExt cx="2569296" cy="265344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Grafik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98547" y="0"/>
                                  <a:ext cx="1570749" cy="26534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" name="Gerade Verbindung mit Pfeil 5"/>
                              <wps:cNvCnPr/>
                              <wps:spPr>
                                <a:xfrm>
                                  <a:off x="690007" y="1032206"/>
                                  <a:ext cx="434340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Abgerundetes Rechteck 3"/>
                              <wps:cNvSpPr/>
                              <wps:spPr>
                                <a:xfrm>
                                  <a:off x="0" y="903181"/>
                                  <a:ext cx="825500" cy="247650"/>
                                </a:xfrm>
                                <a:prstGeom prst="roundRect">
                                  <a:avLst/>
                                </a:prstGeom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22765" w:rsidRPr="00522765" w:rsidRDefault="00522765" w:rsidP="00522765">
                                    <w:pPr>
                                      <w:spacing w:before="0" w:after="0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 w:rsidRPr="00522765">
                                      <w:rPr>
                                        <w:sz w:val="18"/>
                                      </w:rPr>
                                      <w:t>Zeilen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erade Verbindung mit Pfeil 10"/>
                              <wps:cNvCnPr/>
                              <wps:spPr>
                                <a:xfrm>
                                  <a:off x="2081242" y="342199"/>
                                  <a:ext cx="0" cy="3048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Abgerundetes Rechteck 6"/>
                              <wps:cNvSpPr/>
                              <wps:spPr>
                                <a:xfrm>
                                  <a:off x="1671725" y="140246"/>
                                  <a:ext cx="825500" cy="247650"/>
                                </a:xfrm>
                                <a:prstGeom prst="roundRect">
                                  <a:avLst/>
                                </a:prstGeom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522765" w:rsidRPr="00522765" w:rsidRDefault="00522765" w:rsidP="00522765">
                                    <w:pPr>
                                      <w:spacing w:before="0" w:after="0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Spalten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Gerade Verbindung mit Pfeil 27"/>
                              <wps:cNvCnPr/>
                              <wps:spPr>
                                <a:xfrm flipV="1">
                                  <a:off x="1716604" y="1004157"/>
                                  <a:ext cx="364490" cy="48196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Abgerundetes Rechteck 26"/>
                              <wps:cNvSpPr/>
                              <wps:spPr>
                                <a:xfrm>
                                  <a:off x="1318307" y="1222940"/>
                                  <a:ext cx="825500" cy="286101"/>
                                </a:xfrm>
                                <a:prstGeom prst="roundRect">
                                  <a:avLst/>
                                </a:prstGeom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0E32B1" w:rsidRPr="00522765" w:rsidRDefault="000E32B1" w:rsidP="00522765">
                                    <w:pPr>
                                      <w:spacing w:before="0" w:after="0"/>
                                      <w:jc w:val="center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  <w:t>Zelle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pieren 7" o:spid="_x0000_s1026" style="position:absolute;margin-left:170.45pt;margin-top:2.85pt;width:202.3pt;height:208.9pt;z-index:251674624;mso-width-relative:margin;mso-height-relative:margin" coordsize="25692,265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2" o:spid="_x0000_s1027" type="#_x0000_t75" style="position:absolute;left:9985;width:15707;height:26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sIszCAAAA2gAAAA8AAABkcnMvZG93bnJldi54bWxEj1FrwjAUhd8H+w/hDvY20ymIdEYZwphQ&#10;KFi397vm2hSbm9KkGvvrl8HAx8M55zuc9TbaTlxo8K1jBa+zDARx7XTLjYKv48fLCoQPyBo7x6Tg&#10;Rh62m8eHNebaXflAlyo0IkHY56jAhNDnUvrakEU/cz1x8k5usBiSHBqpB7wmuO3kPMuW0mLLacFg&#10;TztD9bkarYLpk3dFXBTluLrZcfrO4k9JRqnnp/j+BiJQDPfwf3uvFczh70q6AXLz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bCLMwgAAANoAAAAPAAAAAAAAAAAAAAAAAJ8C&#10;AABkcnMvZG93bnJldi54bWxQSwUGAAAAAAQABAD3AAAAjgMAAAAA&#10;">
                        <v:imagedata r:id="rId10" o:title=""/>
                        <v:path arrowok="t"/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Gerade Verbindung mit Pfeil 5" o:spid="_x0000_s1028" type="#_x0000_t32" style="position:absolute;left:6900;top:10322;width:43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kMj8EAAADaAAAADwAAAGRycy9kb3ducmV2LnhtbESPQYvCMBSE7wv+h/CEva2pgiLVKCIK&#10;gruCdb0/m2dbbV5KErX7740g7HGY+WaY6bw1tbiT85VlBf1eAoI4t7riQsHvYf01BuEDssbaMin4&#10;Iw/zWedjiqm2D97TPQuFiCXsU1RQhtCkUvq8JIO+Zxvi6J2tMxiidIXUDh+x3NRykCQjabDiuFBi&#10;Q8uS8mt2MwqGK7dfNJfvw+7o/Ppmq5P7uWyV+uy2iwmIQG34D7/pjY4cvK7EGyB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2QyPwQAAANoAAAAPAAAAAAAAAAAAAAAA&#10;AKECAABkcnMvZG93bnJldi54bWxQSwUGAAAAAAQABAD5AAAAjwMAAAAA&#10;" strokecolor="#4f81bd [3204]" strokeweight="2pt">
                        <v:stroke endarrow="open"/>
                        <v:shadow on="t" color="black" opacity="24903f" origin=",.5" offset="0,.55556mm"/>
                      </v:shape>
                      <v:roundrect id="Abgerundetes Rechteck 3" o:spid="_x0000_s1029" style="position:absolute;top:9031;width:8255;height:247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qJvsIA&#10;AADaAAAADwAAAGRycy9kb3ducmV2LnhtbESPT2sCMRTE74V+h/AKvdWsCiJbo9RCQeil/kHw9kxe&#10;N1s3LyFJdf32Rij0OMzMb5jZonedOFNMrWcFw0EFglh703KjYLf9eJmCSBnZYOeZFFwpwWL++DDD&#10;2vgLr+m8yY0oEE41KrA5h1rKpC05TAMfiIv37aPDXGRspIl4KXDXyVFVTaTDlsuCxUDvlvRp8+sU&#10;fH6RDT8HPTkd5Xi/tDqGY4xKPT/1b68gMvX5P/zXXhkFY7hfKTdAz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qom+wgAAANoAAAAPAAAAAAAAAAAAAAAAAJgCAABkcnMvZG93&#10;bnJldi54bWxQSwUGAAAAAAQABAD1AAAAhwMAAAAA&#10;" fillcolor="white [3201]" strokecolor="#4f81bd [3204]" strokeweight="2pt">
                        <v:shadow on="t" color="black" opacity="26214f" origin="-.5,-.5" offset=".74836mm,.74836mm"/>
                        <v:textbox>
                          <w:txbxContent>
                            <w:p w:rsidR="00522765" w:rsidRPr="00522765" w:rsidRDefault="00522765" w:rsidP="00522765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522765">
                                <w:rPr>
                                  <w:sz w:val="18"/>
                                </w:rPr>
                                <w:t>Zeilen</w:t>
                              </w:r>
                            </w:p>
                          </w:txbxContent>
                        </v:textbox>
                      </v:roundrect>
                      <v:shape id="Gerade Verbindung mit Pfeil 10" o:spid="_x0000_s1030" type="#_x0000_t32" style="position:absolute;left:20812;top:3421;width:0;height:304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gPYMQAAADbAAAADwAAAGRycy9kb3ducmV2LnhtbESPT2sCQQzF7wW/w5CCtzpboVK2jiKi&#10;IFQF//Se7qS7qzuZZWbU9dubg9Bbwnt575fxtHONulKItWcD74MMFHHhbc2lgeNh+fYJKiZki41n&#10;MnCnCNNJ72WMufU33tF1n0olIRxzNFCl1OZax6Iih3HgW2LR/nxwmGQNpbYBbxLuGj3MspF2WLM0&#10;VNjSvKLivL84Ax+LsJu1p/Vh+xPi8uLr37A5fRvTf+1mX6ASdenf/LxeWcEXevlFBtC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6A9gxAAAANsAAAAPAAAAAAAAAAAA&#10;AAAAAKECAABkcnMvZG93bnJldi54bWxQSwUGAAAAAAQABAD5AAAAkgMAAAAA&#10;" strokecolor="#4f81bd [3204]" strokeweight="2pt">
                        <v:stroke endarrow="open"/>
                        <v:shadow on="t" color="black" opacity="24903f" origin=",.5" offset="0,.55556mm"/>
                      </v:shape>
                      <v:roundrect id="Abgerundetes Rechteck 6" o:spid="_x0000_s1031" style="position:absolute;left:16717;top:1402;width:8255;height:247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0qJsIA&#10;AADaAAAADwAAAGRycy9kb3ducmV2LnhtbESPQWsCMRSE7wX/Q3hCbzWrhaWsRmkFodBLa0vB2zN5&#10;blY3LyFJdfvvm4LgcZiZb5jFanC9OFNMnWcF00kFglh703Gr4Otz8/AEImVkg71nUvBLCVbL0d0C&#10;G+Mv/EHnbW5FgXBqUIHNOTRSJm3JYZr4QFy8g48Oc5GxlSbipcBdL2dVVUuHHZcFi4HWlvRp++MU&#10;vL2TDcedrk97+fj9YnUM+xiVuh8Pz3MQmYZ8C1/br0ZBDf9Xyg2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3SomwgAAANoAAAAPAAAAAAAAAAAAAAAAAJgCAABkcnMvZG93&#10;bnJldi54bWxQSwUGAAAAAAQABAD1AAAAhwMAAAAA&#10;" fillcolor="white [3201]" strokecolor="#4f81bd [3204]" strokeweight="2pt">
                        <v:shadow on="t" color="black" opacity="26214f" origin="-.5,-.5" offset=".74836mm,.74836mm"/>
                        <v:textbox>
                          <w:txbxContent>
                            <w:p w:rsidR="00522765" w:rsidRPr="00522765" w:rsidRDefault="00522765" w:rsidP="00522765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Spalten</w:t>
                              </w:r>
                            </w:p>
                          </w:txbxContent>
                        </v:textbox>
                      </v:roundrect>
                      <v:shape id="Gerade Verbindung mit Pfeil 27" o:spid="_x0000_s1032" type="#_x0000_t32" style="position:absolute;left:17166;top:10041;width:3644;height:48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fRcUAAADbAAAADwAAAGRycy9kb3ducmV2LnhtbESPQWvCQBSE7wX/w/IEb3WjYCupq4ig&#10;8VCssT14fGRfk2D2bciuMfHXu0Khx2FmvmEWq85UoqXGlZYVTMYRCOLM6pJzBT/f29c5COeRNVaW&#10;SUFPDlbLwcsCY21vnFJ78rkIEHYxKii8r2MpXVaQQTe2NXHwfm1j0AfZ5FI3eAtwU8lpFL1JgyWH&#10;hQJr2hSUXU5XoyBPzfmY9P1XvzvfD5+tSWa+S5QaDbv1BwhPnf8P/7X3WsH0HZ5fwg+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EfRcUAAADbAAAADwAAAAAAAAAA&#10;AAAAAAChAgAAZHJzL2Rvd25yZXYueG1sUEsFBgAAAAAEAAQA+QAAAJMDAAAAAA==&#10;" strokecolor="#4f81bd [3204]" strokeweight="2pt">
                        <v:stroke endarrow="open"/>
                        <v:shadow on="t" color="black" opacity="24903f" origin=",.5" offset="0,.55556mm"/>
                      </v:shape>
                      <v:roundrect id="Abgerundetes Rechteck 26" o:spid="_x0000_s1033" style="position:absolute;left:13183;top:12229;width:8255;height:286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BEz8MA&#10;AADbAAAADwAAAGRycy9kb3ducmV2LnhtbESPQWsCMRSE74X+h/AKvdVsLSxlNYotFIReqhXB2zN5&#10;blY3LyGJuv33jVDocZiZb5jpfHC9uFBMnWcFz6MKBLH2puNWweb74+kVRMrIBnvPpOCHEsxn93dT&#10;bIy/8oou69yKAuHUoAKbc2ikTNqSwzTygbh4Bx8d5iJjK03Ea4G7Xo6rqpYOOy4LFgO9W9Kn9dkp&#10;+PwiG447XZ/28mX7ZnUM+xiVenwYFhMQmYb8H/5rL42CcQ23L+U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BEz8MAAADbAAAADwAAAAAAAAAAAAAAAACYAgAAZHJzL2Rv&#10;d25yZXYueG1sUEsFBgAAAAAEAAQA9QAAAIgDAAAAAA==&#10;" fillcolor="white [3201]" strokecolor="#4f81bd [3204]" strokeweight="2pt">
                        <v:shadow on="t" color="black" opacity="26214f" origin="-.5,-.5" offset=".74836mm,.74836mm"/>
                        <v:textbox>
                          <w:txbxContent>
                            <w:p w:rsidR="000E32B1" w:rsidRPr="00522765" w:rsidRDefault="000E32B1" w:rsidP="00522765">
                              <w:pPr>
                                <w:spacing w:before="0" w:after="0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Zelle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>
              <w:rPr>
                <w:b/>
                <w:sz w:val="28"/>
              </w:rPr>
              <w:t>Tabellen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8D755C" w:rsidRDefault="008D755C" w:rsidP="008D755C">
            <w:pPr>
              <w:spacing w:before="0" w:after="0"/>
              <w:jc w:val="right"/>
            </w:pPr>
            <w:r w:rsidRPr="00E20D7B">
              <w:rPr>
                <w:b/>
                <w:sz w:val="18"/>
              </w:rPr>
              <w:t>wrd0</w:t>
            </w:r>
            <w:r>
              <w:rPr>
                <w:b/>
                <w:sz w:val="18"/>
              </w:rPr>
              <w:t>23</w:t>
            </w:r>
            <w:r w:rsidRPr="00E20D7B">
              <w:rPr>
                <w:sz w:val="18"/>
              </w:rPr>
              <w:br/>
            </w:r>
          </w:p>
        </w:tc>
      </w:tr>
    </w:tbl>
    <w:p w:rsidR="00D5261F" w:rsidRDefault="00D5261F" w:rsidP="00522765">
      <w:pPr>
        <w:tabs>
          <w:tab w:val="left" w:pos="1110"/>
        </w:tabs>
        <w:ind w:right="2833"/>
      </w:pPr>
      <w:r>
        <w:t xml:space="preserve">Eine Tabelle besteht aus einzelnen Zellen, angeordnet in </w:t>
      </w:r>
      <w:r w:rsidR="00522765">
        <w:br/>
      </w:r>
      <w:r>
        <w:t>Spalten und Zeilen.</w:t>
      </w:r>
    </w:p>
    <w:p w:rsidR="00D5261F" w:rsidRPr="000E32B1" w:rsidRDefault="00D5261F" w:rsidP="004D117C">
      <w:pPr>
        <w:tabs>
          <w:tab w:val="left" w:pos="1110"/>
          <w:tab w:val="left" w:pos="6096"/>
        </w:tabs>
        <w:spacing w:after="0"/>
        <w:ind w:right="2833"/>
        <w:rPr>
          <w:b/>
        </w:rPr>
      </w:pPr>
      <w:r w:rsidRPr="000E32B1">
        <w:rPr>
          <w:b/>
        </w:rPr>
        <w:t>Tabelle einfügen</w:t>
      </w:r>
    </w:p>
    <w:p w:rsidR="00D5261F" w:rsidRDefault="00D5261F" w:rsidP="004D117C">
      <w:pPr>
        <w:pStyle w:val="Listenabsatz"/>
        <w:numPr>
          <w:ilvl w:val="0"/>
          <w:numId w:val="23"/>
        </w:numPr>
        <w:tabs>
          <w:tab w:val="left" w:pos="1110"/>
          <w:tab w:val="left" w:pos="6096"/>
        </w:tabs>
        <w:spacing w:before="120"/>
        <w:ind w:left="426" w:right="2833"/>
      </w:pPr>
      <w:r>
        <w:t xml:space="preserve">Einfügemarke setzen </w:t>
      </w:r>
      <w:r>
        <w:br/>
        <w:t>(dort wo die Tabelle im Dokument sein soll)</w:t>
      </w:r>
      <w:bookmarkStart w:id="0" w:name="_GoBack"/>
      <w:bookmarkEnd w:id="0"/>
    </w:p>
    <w:p w:rsidR="00D5261F" w:rsidRPr="00BE56C2" w:rsidRDefault="00D5261F" w:rsidP="00522765">
      <w:pPr>
        <w:pStyle w:val="Listenabsatz"/>
        <w:numPr>
          <w:ilvl w:val="0"/>
          <w:numId w:val="23"/>
        </w:numPr>
        <w:tabs>
          <w:tab w:val="left" w:pos="1110"/>
          <w:tab w:val="left" w:pos="6096"/>
        </w:tabs>
        <w:ind w:left="426" w:right="2833"/>
        <w:rPr>
          <w:b/>
        </w:rPr>
      </w:pPr>
      <w:r w:rsidRPr="00BE56C2">
        <w:rPr>
          <w:b/>
        </w:rPr>
        <w:t>Einfügen | Tabellen | Listenfeld Tabelle</w:t>
      </w:r>
    </w:p>
    <w:p w:rsidR="00D5261F" w:rsidRDefault="00D5261F" w:rsidP="00522765">
      <w:pPr>
        <w:pStyle w:val="Listenabsatz"/>
        <w:numPr>
          <w:ilvl w:val="0"/>
          <w:numId w:val="23"/>
        </w:numPr>
        <w:tabs>
          <w:tab w:val="left" w:pos="1110"/>
          <w:tab w:val="left" w:pos="6096"/>
        </w:tabs>
        <w:ind w:left="426" w:right="2833"/>
      </w:pPr>
      <w:r>
        <w:t xml:space="preserve">Mauszeiger über </w:t>
      </w:r>
      <w:proofErr w:type="gramStart"/>
      <w:r>
        <w:t>den</w:t>
      </w:r>
      <w:proofErr w:type="gramEnd"/>
      <w:r>
        <w:t xml:space="preserve"> Raster ziehen, bis der gewünschte Tabellenumfang markiert ist.</w:t>
      </w:r>
    </w:p>
    <w:p w:rsidR="00D5261F" w:rsidRDefault="00D5261F" w:rsidP="004D117C">
      <w:pPr>
        <w:pStyle w:val="Listenabsatz"/>
        <w:numPr>
          <w:ilvl w:val="0"/>
          <w:numId w:val="23"/>
        </w:numPr>
        <w:tabs>
          <w:tab w:val="left" w:pos="1110"/>
          <w:tab w:val="left" w:pos="6096"/>
        </w:tabs>
        <w:spacing w:after="0"/>
        <w:ind w:left="426" w:right="2833"/>
      </w:pPr>
      <w:r>
        <w:t>Klicken, um die Tabelle ins Dokument einzufügen.</w:t>
      </w:r>
    </w:p>
    <w:p w:rsidR="00D5261F" w:rsidRDefault="00D5261F" w:rsidP="004D117C">
      <w:pPr>
        <w:tabs>
          <w:tab w:val="left" w:pos="1110"/>
        </w:tabs>
        <w:spacing w:before="0" w:after="120"/>
        <w:ind w:right="2833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1"/>
        <w:gridCol w:w="1000"/>
        <w:gridCol w:w="2461"/>
        <w:gridCol w:w="4910"/>
      </w:tblGrid>
      <w:tr w:rsidR="00BE56C2" w:rsidTr="00BE56C2">
        <w:trPr>
          <w:trHeight w:val="546"/>
        </w:trPr>
        <w:tc>
          <w:tcPr>
            <w:tcW w:w="951" w:type="dxa"/>
            <w:shd w:val="clear" w:color="auto" w:fill="F2F2F2" w:themeFill="background1" w:themeFillShade="F2"/>
          </w:tcPr>
          <w:p w:rsidR="00BE56C2" w:rsidRDefault="00BE56C2" w:rsidP="00F528DC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08B3FD99" wp14:editId="7C147A78">
                  <wp:extent cx="400050" cy="400050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71" w:type="dxa"/>
            <w:gridSpan w:val="3"/>
            <w:shd w:val="clear" w:color="auto" w:fill="F2F2F2" w:themeFill="background1" w:themeFillShade="F2"/>
            <w:vAlign w:val="bottom"/>
          </w:tcPr>
          <w:p w:rsidR="004D117C" w:rsidRDefault="00BE56C2" w:rsidP="004D117C">
            <w:pPr>
              <w:spacing w:before="120" w:after="0"/>
              <w:rPr>
                <w:i/>
              </w:rPr>
            </w:pPr>
            <w:r w:rsidRPr="00BE56C2">
              <w:rPr>
                <w:b/>
              </w:rPr>
              <w:t>Markieren in Tabellen</w:t>
            </w:r>
            <w:r>
              <w:rPr>
                <w:i/>
              </w:rPr>
              <w:br/>
              <w:t xml:space="preserve">Soll eine Tabelle oder Teile einer Tabelle (z. B. Zeilen oder Spalten), gelöscht oder eingefügt werden, markiere zuerst den entsprechenden Bereich. </w:t>
            </w:r>
          </w:p>
          <w:p w:rsidR="00BE56C2" w:rsidRPr="00C53AF9" w:rsidRDefault="00BE56C2" w:rsidP="004D117C">
            <w:pPr>
              <w:spacing w:before="120" w:after="0"/>
              <w:rPr>
                <w:rFonts w:ascii="aa QWERTZ-Tasten" w:hAnsi="aa QWERTZ-Tasten"/>
                <w:i/>
              </w:rPr>
            </w:pPr>
            <w:r>
              <w:rPr>
                <w:i/>
              </w:rPr>
              <w:t>Mit</w:t>
            </w:r>
            <w:r w:rsidR="00C53AF9">
              <w:rPr>
                <w:i/>
              </w:rPr>
              <w:t xml:space="preserve"> der  </w:t>
            </w:r>
            <w:r w:rsidR="00C53AF9" w:rsidRPr="004D117C">
              <w:rPr>
                <w:rFonts w:ascii="aa QWERTZ-Tasten" w:hAnsi="aa QWERTZ-Tasten"/>
                <w:sz w:val="24"/>
              </w:rPr>
              <w:t>³</w:t>
            </w:r>
            <w:r w:rsidR="00C53AF9">
              <w:rPr>
                <w:rFonts w:ascii="aa QWERTZ-Tasten" w:hAnsi="aa QWERTZ-Tasten"/>
              </w:rPr>
              <w:t xml:space="preserve"> </w:t>
            </w:r>
            <w:r w:rsidR="00C53AF9" w:rsidRPr="00C53AF9">
              <w:rPr>
                <w:i/>
              </w:rPr>
              <w:t>Taste</w:t>
            </w:r>
            <w:r w:rsidR="00C53AF9">
              <w:rPr>
                <w:i/>
              </w:rPr>
              <w:t xml:space="preserve"> kann man die Tabelle oder Teile der Tabelle löschen.</w:t>
            </w:r>
          </w:p>
        </w:tc>
      </w:tr>
      <w:tr w:rsidR="00981FDA" w:rsidTr="00BE56C2">
        <w:trPr>
          <w:trHeight w:val="546"/>
        </w:trPr>
        <w:tc>
          <w:tcPr>
            <w:tcW w:w="951" w:type="dxa"/>
            <w:shd w:val="clear" w:color="auto" w:fill="F2F2F2" w:themeFill="background1" w:themeFillShade="F2"/>
          </w:tcPr>
          <w:p w:rsidR="00981FDA" w:rsidRDefault="00981FDA" w:rsidP="00C53AF9">
            <w:pPr>
              <w:spacing w:before="100" w:beforeAutospacing="1" w:after="60"/>
              <w:jc w:val="center"/>
              <w:rPr>
                <w:noProof/>
                <w:lang w:eastAsia="de-AT"/>
              </w:rPr>
            </w:pPr>
          </w:p>
        </w:tc>
        <w:tc>
          <w:tcPr>
            <w:tcW w:w="1000" w:type="dxa"/>
            <w:shd w:val="clear" w:color="auto" w:fill="F2F2F2" w:themeFill="background1" w:themeFillShade="F2"/>
            <w:vAlign w:val="center"/>
          </w:tcPr>
          <w:p w:rsidR="00981FDA" w:rsidRPr="00BE56C2" w:rsidRDefault="00981FDA" w:rsidP="00C53AF9">
            <w:pPr>
              <w:spacing w:before="100" w:beforeAutospacing="1" w:after="60"/>
              <w:rPr>
                <w:b/>
              </w:rPr>
            </w:pPr>
            <w:r w:rsidRPr="00BE56C2">
              <w:rPr>
                <w:b/>
              </w:rPr>
              <w:t>Zelle</w:t>
            </w:r>
          </w:p>
        </w:tc>
        <w:tc>
          <w:tcPr>
            <w:tcW w:w="2461" w:type="dxa"/>
            <w:shd w:val="clear" w:color="auto" w:fill="F2F2F2" w:themeFill="background1" w:themeFillShade="F2"/>
            <w:vAlign w:val="center"/>
          </w:tcPr>
          <w:p w:rsidR="00981FDA" w:rsidRPr="00822C67" w:rsidRDefault="003B6D29" w:rsidP="00C53AF9">
            <w:pPr>
              <w:spacing w:before="100" w:beforeAutospacing="1" w:after="60"/>
              <w:rPr>
                <w:i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452B4933" wp14:editId="28A3FA87">
                  <wp:extent cx="988291" cy="421419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ellen_zeile1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637" cy="423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0" w:type="dxa"/>
            <w:shd w:val="clear" w:color="auto" w:fill="F2F2F2" w:themeFill="background1" w:themeFillShade="F2"/>
            <w:vAlign w:val="center"/>
          </w:tcPr>
          <w:p w:rsidR="00981FDA" w:rsidRPr="00822C67" w:rsidRDefault="00BE56C2" w:rsidP="004D117C">
            <w:pPr>
              <w:spacing w:before="100" w:beforeAutospacing="1" w:after="60"/>
              <w:rPr>
                <w:i/>
              </w:rPr>
            </w:pPr>
            <w:r>
              <w:rPr>
                <w:i/>
              </w:rPr>
              <w:t>Klicke auf den linken Rand der Zelle</w:t>
            </w:r>
          </w:p>
        </w:tc>
      </w:tr>
      <w:tr w:rsidR="00981FDA" w:rsidTr="00BE56C2">
        <w:trPr>
          <w:trHeight w:val="546"/>
        </w:trPr>
        <w:tc>
          <w:tcPr>
            <w:tcW w:w="951" w:type="dxa"/>
            <w:shd w:val="clear" w:color="auto" w:fill="F2F2F2" w:themeFill="background1" w:themeFillShade="F2"/>
          </w:tcPr>
          <w:p w:rsidR="00981FDA" w:rsidRDefault="00981FDA" w:rsidP="00F528DC">
            <w:pPr>
              <w:spacing w:before="60" w:after="60"/>
              <w:jc w:val="center"/>
              <w:rPr>
                <w:noProof/>
                <w:lang w:eastAsia="de-AT"/>
              </w:rPr>
            </w:pPr>
          </w:p>
        </w:tc>
        <w:tc>
          <w:tcPr>
            <w:tcW w:w="1000" w:type="dxa"/>
            <w:shd w:val="clear" w:color="auto" w:fill="F2F2F2" w:themeFill="background1" w:themeFillShade="F2"/>
            <w:vAlign w:val="center"/>
          </w:tcPr>
          <w:p w:rsidR="00981FDA" w:rsidRPr="00BE56C2" w:rsidRDefault="00981FDA" w:rsidP="00F528DC">
            <w:pPr>
              <w:spacing w:before="60" w:after="60"/>
              <w:rPr>
                <w:b/>
              </w:rPr>
            </w:pPr>
            <w:r w:rsidRPr="00BE56C2">
              <w:rPr>
                <w:b/>
              </w:rPr>
              <w:t>Zeile</w:t>
            </w:r>
          </w:p>
        </w:tc>
        <w:tc>
          <w:tcPr>
            <w:tcW w:w="2461" w:type="dxa"/>
            <w:shd w:val="clear" w:color="auto" w:fill="F2F2F2" w:themeFill="background1" w:themeFillShade="F2"/>
            <w:vAlign w:val="center"/>
          </w:tcPr>
          <w:p w:rsidR="00981FDA" w:rsidRPr="00822C67" w:rsidRDefault="003B6D29" w:rsidP="00F528DC">
            <w:pPr>
              <w:spacing w:before="60" w:after="60"/>
              <w:rPr>
                <w:i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51D8DF94" wp14:editId="08060450">
                  <wp:extent cx="1425855" cy="306126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ellen_zeile2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9186" cy="306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0" w:type="dxa"/>
            <w:shd w:val="clear" w:color="auto" w:fill="F2F2F2" w:themeFill="background1" w:themeFillShade="F2"/>
            <w:vAlign w:val="center"/>
          </w:tcPr>
          <w:p w:rsidR="00981FDA" w:rsidRPr="00822C67" w:rsidRDefault="00BE56C2" w:rsidP="00F528DC">
            <w:pPr>
              <w:spacing w:before="60" w:after="60"/>
              <w:rPr>
                <w:i/>
              </w:rPr>
            </w:pPr>
            <w:r>
              <w:rPr>
                <w:i/>
              </w:rPr>
              <w:t>Klicke auf eine Stelle links neben der Zeile</w:t>
            </w:r>
          </w:p>
        </w:tc>
      </w:tr>
      <w:tr w:rsidR="00981FDA" w:rsidTr="00BE56C2">
        <w:trPr>
          <w:trHeight w:val="546"/>
        </w:trPr>
        <w:tc>
          <w:tcPr>
            <w:tcW w:w="951" w:type="dxa"/>
            <w:shd w:val="clear" w:color="auto" w:fill="F2F2F2" w:themeFill="background1" w:themeFillShade="F2"/>
          </w:tcPr>
          <w:p w:rsidR="00981FDA" w:rsidRDefault="00981FDA" w:rsidP="00F528DC">
            <w:pPr>
              <w:spacing w:before="60" w:after="60"/>
              <w:jc w:val="center"/>
              <w:rPr>
                <w:noProof/>
                <w:lang w:eastAsia="de-AT"/>
              </w:rPr>
            </w:pPr>
          </w:p>
        </w:tc>
        <w:tc>
          <w:tcPr>
            <w:tcW w:w="1000" w:type="dxa"/>
            <w:shd w:val="clear" w:color="auto" w:fill="F2F2F2" w:themeFill="background1" w:themeFillShade="F2"/>
            <w:vAlign w:val="center"/>
          </w:tcPr>
          <w:p w:rsidR="00981FDA" w:rsidRPr="00BE56C2" w:rsidRDefault="00981FDA" w:rsidP="00F528DC">
            <w:pPr>
              <w:spacing w:before="60" w:after="60"/>
              <w:rPr>
                <w:b/>
              </w:rPr>
            </w:pPr>
            <w:r w:rsidRPr="00BE56C2">
              <w:rPr>
                <w:b/>
              </w:rPr>
              <w:t>Spalte</w:t>
            </w:r>
          </w:p>
        </w:tc>
        <w:tc>
          <w:tcPr>
            <w:tcW w:w="2461" w:type="dxa"/>
            <w:shd w:val="clear" w:color="auto" w:fill="F2F2F2" w:themeFill="background1" w:themeFillShade="F2"/>
            <w:vAlign w:val="center"/>
          </w:tcPr>
          <w:p w:rsidR="00981FDA" w:rsidRPr="00822C67" w:rsidRDefault="003B6D29" w:rsidP="00F528DC">
            <w:pPr>
              <w:spacing w:before="60" w:after="60"/>
              <w:rPr>
                <w:i/>
              </w:rPr>
            </w:pPr>
            <w:r>
              <w:rPr>
                <w:i/>
                <w:noProof/>
                <w:lang w:eastAsia="de-AT"/>
              </w:rPr>
              <w:drawing>
                <wp:inline distT="0" distB="0" distL="0" distR="0" wp14:anchorId="00BFF469" wp14:editId="5F102394">
                  <wp:extent cx="863911" cy="603151"/>
                  <wp:effectExtent l="0" t="0" r="0" b="6985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ellen_spalte1.pn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48"/>
                          <a:stretch/>
                        </pic:blipFill>
                        <pic:spPr bwMode="auto">
                          <a:xfrm>
                            <a:off x="0" y="0"/>
                            <a:ext cx="866523" cy="604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0" w:type="dxa"/>
            <w:shd w:val="clear" w:color="auto" w:fill="F2F2F2" w:themeFill="background1" w:themeFillShade="F2"/>
            <w:vAlign w:val="center"/>
          </w:tcPr>
          <w:p w:rsidR="00981FDA" w:rsidRPr="00822C67" w:rsidRDefault="00BE56C2" w:rsidP="00F528DC">
            <w:pPr>
              <w:spacing w:before="60" w:after="60"/>
              <w:rPr>
                <w:i/>
              </w:rPr>
            </w:pPr>
            <w:r>
              <w:rPr>
                <w:i/>
              </w:rPr>
              <w:t>Klicke auf die obere Gitternetzlinie oder auf den oberen Rand der Spalte</w:t>
            </w:r>
          </w:p>
        </w:tc>
      </w:tr>
      <w:tr w:rsidR="00981FDA" w:rsidTr="00BE56C2">
        <w:trPr>
          <w:trHeight w:val="546"/>
        </w:trPr>
        <w:tc>
          <w:tcPr>
            <w:tcW w:w="951" w:type="dxa"/>
            <w:shd w:val="clear" w:color="auto" w:fill="F2F2F2" w:themeFill="background1" w:themeFillShade="F2"/>
          </w:tcPr>
          <w:p w:rsidR="00981FDA" w:rsidRDefault="00981FDA" w:rsidP="00F528DC">
            <w:pPr>
              <w:spacing w:before="60" w:after="60"/>
              <w:jc w:val="center"/>
              <w:rPr>
                <w:noProof/>
                <w:lang w:eastAsia="de-AT"/>
              </w:rPr>
            </w:pPr>
          </w:p>
        </w:tc>
        <w:tc>
          <w:tcPr>
            <w:tcW w:w="1000" w:type="dxa"/>
            <w:shd w:val="clear" w:color="auto" w:fill="F2F2F2" w:themeFill="background1" w:themeFillShade="F2"/>
            <w:vAlign w:val="center"/>
          </w:tcPr>
          <w:p w:rsidR="00981FDA" w:rsidRPr="00BE56C2" w:rsidRDefault="00981FDA" w:rsidP="00F528DC">
            <w:pPr>
              <w:spacing w:before="60" w:after="60"/>
              <w:rPr>
                <w:b/>
              </w:rPr>
            </w:pPr>
            <w:r w:rsidRPr="00BE56C2">
              <w:rPr>
                <w:b/>
              </w:rPr>
              <w:t>Tabelle</w:t>
            </w:r>
          </w:p>
        </w:tc>
        <w:tc>
          <w:tcPr>
            <w:tcW w:w="2461" w:type="dxa"/>
            <w:shd w:val="clear" w:color="auto" w:fill="F2F2F2" w:themeFill="background1" w:themeFillShade="F2"/>
            <w:vAlign w:val="center"/>
          </w:tcPr>
          <w:p w:rsidR="00981FDA" w:rsidRPr="00822C67" w:rsidRDefault="00161786" w:rsidP="00A1264C">
            <w:pPr>
              <w:tabs>
                <w:tab w:val="left" w:pos="317"/>
              </w:tabs>
              <w:spacing w:before="60" w:after="120"/>
              <w:rPr>
                <w:i/>
              </w:rPr>
            </w:pPr>
            <w:r>
              <w:rPr>
                <w:i/>
              </w:rPr>
              <w:t xml:space="preserve"> </w:t>
            </w:r>
            <w:r w:rsidR="00BE56C2">
              <w:rPr>
                <w:i/>
              </w:rPr>
              <w:tab/>
            </w:r>
            <w:r w:rsidR="00BE56C2">
              <w:rPr>
                <w:i/>
                <w:noProof/>
                <w:lang w:eastAsia="de-AT"/>
              </w:rPr>
              <w:drawing>
                <wp:inline distT="0" distB="0" distL="0" distR="0" wp14:anchorId="4855BB21" wp14:editId="1BF8B7C2">
                  <wp:extent cx="262393" cy="262393"/>
                  <wp:effectExtent l="0" t="0" r="4445" b="4445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ellen_allesmakieren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093" cy="2620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0" w:type="dxa"/>
            <w:shd w:val="clear" w:color="auto" w:fill="F2F2F2" w:themeFill="background1" w:themeFillShade="F2"/>
            <w:vAlign w:val="center"/>
          </w:tcPr>
          <w:p w:rsidR="00981FDA" w:rsidRPr="00822C67" w:rsidRDefault="00BE56C2" w:rsidP="00F528DC">
            <w:pPr>
              <w:spacing w:before="60" w:after="60"/>
              <w:rPr>
                <w:i/>
              </w:rPr>
            </w:pPr>
            <w:r>
              <w:rPr>
                <w:i/>
              </w:rPr>
              <w:t>Mauszeiger zur linken oberen Ecke</w:t>
            </w:r>
          </w:p>
        </w:tc>
      </w:tr>
    </w:tbl>
    <w:p w:rsidR="00D5261F" w:rsidRDefault="004D117C" w:rsidP="008800CF">
      <w:pPr>
        <w:tabs>
          <w:tab w:val="left" w:pos="1110"/>
        </w:tabs>
        <w:spacing w:before="0" w:after="0"/>
      </w:pPr>
      <w:r>
        <w:rPr>
          <w:i/>
          <w:noProof/>
          <w:lang w:eastAsia="de-AT"/>
        </w:rPr>
        <w:drawing>
          <wp:anchor distT="0" distB="0" distL="114300" distR="114300" simplePos="0" relativeHeight="251675648" behindDoc="0" locked="0" layoutInCell="1" allowOverlap="1" wp14:anchorId="5AE2D5AC" wp14:editId="4B2C0BD0">
            <wp:simplePos x="0" y="0"/>
            <wp:positionH relativeFrom="column">
              <wp:posOffset>3848529</wp:posOffset>
            </wp:positionH>
            <wp:positionV relativeFrom="paragraph">
              <wp:posOffset>3175</wp:posOffset>
            </wp:positionV>
            <wp:extent cx="1931945" cy="1172451"/>
            <wp:effectExtent l="0" t="0" r="0" b="0"/>
            <wp:wrapNone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lentools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1945" cy="11724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5386"/>
        <w:gridCol w:w="2977"/>
      </w:tblGrid>
      <w:tr w:rsidR="00B46AF3" w:rsidTr="007A6C3D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B46AF3" w:rsidRDefault="00B46AF3" w:rsidP="00B46AF3">
            <w:pPr>
              <w:spacing w:before="120" w:after="60"/>
              <w:jc w:val="center"/>
              <w:rPr>
                <w:noProof/>
                <w:lang w:eastAsia="de-AT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25CFE4DC" wp14:editId="338BA3D0">
                  <wp:extent cx="400050" cy="400050"/>
                  <wp:effectExtent l="0" t="0" r="0" b="0"/>
                  <wp:docPr id="20" name="Grafik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:rsidR="00B46AF3" w:rsidRPr="00B46AF3" w:rsidRDefault="00B46AF3" w:rsidP="000E32B1">
            <w:pPr>
              <w:spacing w:before="120" w:after="60"/>
              <w:rPr>
                <w:b/>
              </w:rPr>
            </w:pPr>
            <w:r w:rsidRPr="00B46AF3">
              <w:rPr>
                <w:b/>
              </w:rPr>
              <w:t>Rahmenlinien verändern</w:t>
            </w:r>
          </w:p>
          <w:p w:rsidR="00B46AF3" w:rsidRDefault="00B46AF3" w:rsidP="00161786">
            <w:pPr>
              <w:spacing w:before="60" w:after="0"/>
              <w:rPr>
                <w:i/>
                <w:noProof/>
                <w:lang w:eastAsia="de-AT"/>
              </w:rPr>
            </w:pPr>
            <w:r>
              <w:rPr>
                <w:i/>
              </w:rPr>
              <w:t xml:space="preserve">In den </w:t>
            </w:r>
            <w:r w:rsidRPr="00B46AF3">
              <w:rPr>
                <w:b/>
                <w:i/>
              </w:rPr>
              <w:t>|Tabellentools|</w:t>
            </w:r>
            <w:r>
              <w:rPr>
                <w:i/>
              </w:rPr>
              <w:t xml:space="preserve"> bei </w:t>
            </w:r>
            <w:r w:rsidRPr="00B46AF3">
              <w:rPr>
                <w:b/>
                <w:i/>
              </w:rPr>
              <w:t>|Entwurf|</w:t>
            </w:r>
            <w:r>
              <w:rPr>
                <w:i/>
              </w:rPr>
              <w:t xml:space="preserve"> kann man die Rahmenlinien verändern. Zuerst wählt man </w:t>
            </w:r>
            <w:proofErr w:type="spellStart"/>
            <w:r>
              <w:rPr>
                <w:i/>
              </w:rPr>
              <w:t>Stiftart</w:t>
            </w:r>
            <w:proofErr w:type="spellEnd"/>
            <w:r>
              <w:rPr>
                <w:i/>
              </w:rPr>
              <w:t xml:space="preserve">, </w:t>
            </w:r>
            <w:r>
              <w:rPr>
                <w:i/>
              </w:rPr>
              <w:br/>
              <w:t xml:space="preserve">Stiftstärke und Stiftfarben, danach klickt man auf </w:t>
            </w:r>
            <w:r>
              <w:rPr>
                <w:i/>
              </w:rPr>
              <w:br/>
            </w:r>
            <w:r w:rsidRPr="00B46AF3">
              <w:rPr>
                <w:b/>
                <w:i/>
              </w:rPr>
              <w:t>|Tabelle zeichnen|.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B46AF3" w:rsidRDefault="00B46AF3" w:rsidP="00B46AF3">
            <w:pPr>
              <w:spacing w:before="60" w:after="60"/>
              <w:rPr>
                <w:i/>
              </w:rPr>
            </w:pPr>
          </w:p>
        </w:tc>
      </w:tr>
      <w:tr w:rsidR="004D117C" w:rsidTr="00747118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4D117C" w:rsidRDefault="004D117C" w:rsidP="00B46AF3">
            <w:pPr>
              <w:spacing w:before="120" w:after="60"/>
              <w:jc w:val="center"/>
              <w:rPr>
                <w:noProof/>
                <w:lang w:eastAsia="de-AT"/>
              </w:rPr>
            </w:pPr>
          </w:p>
        </w:tc>
        <w:tc>
          <w:tcPr>
            <w:tcW w:w="8363" w:type="dxa"/>
            <w:gridSpan w:val="2"/>
            <w:shd w:val="clear" w:color="auto" w:fill="F2F2F2" w:themeFill="background1" w:themeFillShade="F2"/>
            <w:vAlign w:val="center"/>
          </w:tcPr>
          <w:p w:rsidR="004D117C" w:rsidRDefault="004D117C" w:rsidP="00161786">
            <w:pPr>
              <w:spacing w:before="0"/>
              <w:rPr>
                <w:i/>
              </w:rPr>
            </w:pPr>
            <w:r>
              <w:rPr>
                <w:i/>
              </w:rPr>
              <w:t xml:space="preserve">Der Mauszeiger nimmt die Form eines Stiftes an. </w:t>
            </w:r>
            <w:r w:rsidR="00161786">
              <w:rPr>
                <w:i/>
              </w:rPr>
              <w:br/>
            </w:r>
            <w:r>
              <w:rPr>
                <w:i/>
              </w:rPr>
              <w:t xml:space="preserve">Damit zeichnet man die </w:t>
            </w:r>
            <w:proofErr w:type="spellStart"/>
            <w:r>
              <w:rPr>
                <w:i/>
              </w:rPr>
              <w:t>Rahmenlinen</w:t>
            </w:r>
            <w:proofErr w:type="spellEnd"/>
            <w:r>
              <w:rPr>
                <w:i/>
              </w:rPr>
              <w:t xml:space="preserve"> der Zellen.</w:t>
            </w:r>
          </w:p>
        </w:tc>
      </w:tr>
    </w:tbl>
    <w:p w:rsidR="006B371F" w:rsidRDefault="002915E3" w:rsidP="007A6C3D">
      <w:pPr>
        <w:tabs>
          <w:tab w:val="left" w:pos="1110"/>
        </w:tabs>
        <w:spacing w:before="0" w:after="0"/>
      </w:pPr>
      <w:r>
        <w:rPr>
          <w:b/>
          <w:noProof/>
          <w:lang w:eastAsia="de-AT"/>
        </w:rPr>
        <w:drawing>
          <wp:anchor distT="0" distB="0" distL="114300" distR="114300" simplePos="0" relativeHeight="251669504" behindDoc="0" locked="0" layoutInCell="1" allowOverlap="1" wp14:anchorId="787EC80E" wp14:editId="32CDBA53">
            <wp:simplePos x="0" y="0"/>
            <wp:positionH relativeFrom="column">
              <wp:posOffset>608330</wp:posOffset>
            </wp:positionH>
            <wp:positionV relativeFrom="paragraph">
              <wp:posOffset>115465</wp:posOffset>
            </wp:positionV>
            <wp:extent cx="5059680" cy="1120775"/>
            <wp:effectExtent l="0" t="0" r="7620" b="0"/>
            <wp:wrapNone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ellentools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7A6C3D" w:rsidTr="00607A84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7A6C3D" w:rsidRDefault="007A6C3D" w:rsidP="00607A84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47E3B7A5" wp14:editId="060900B3">
                  <wp:extent cx="400050" cy="400050"/>
                  <wp:effectExtent l="0" t="0" r="0" b="0"/>
                  <wp:docPr id="21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7A6C3D" w:rsidRPr="007A6C3D" w:rsidRDefault="007A6C3D" w:rsidP="000E32B1">
            <w:pPr>
              <w:spacing w:before="120" w:after="60"/>
              <w:rPr>
                <w:b/>
              </w:rPr>
            </w:pPr>
            <w:r w:rsidRPr="007A6C3D">
              <w:rPr>
                <w:b/>
              </w:rPr>
              <w:t>Tabellentools Layout</w:t>
            </w:r>
          </w:p>
          <w:p w:rsidR="007A6C3D" w:rsidRDefault="007A6C3D" w:rsidP="004D117C">
            <w:pPr>
              <w:spacing w:before="1000" w:after="60"/>
              <w:rPr>
                <w:i/>
              </w:rPr>
            </w:pPr>
          </w:p>
          <w:p w:rsidR="007A6C3D" w:rsidRPr="000E32B1" w:rsidRDefault="000E32B1" w:rsidP="000E32B1">
            <w:pPr>
              <w:pStyle w:val="Listenabsatz"/>
              <w:numPr>
                <w:ilvl w:val="0"/>
                <w:numId w:val="24"/>
              </w:numPr>
              <w:spacing w:before="60" w:after="60"/>
              <w:ind w:left="317"/>
              <w:rPr>
                <w:i/>
              </w:rPr>
            </w:pPr>
            <w:r w:rsidRPr="000E32B1">
              <w:rPr>
                <w:i/>
              </w:rPr>
              <w:t>Hier lassen sich neue Zeilen oder Spalten hinzufügen.</w:t>
            </w:r>
          </w:p>
          <w:p w:rsidR="000E32B1" w:rsidRPr="000E32B1" w:rsidRDefault="000E32B1" w:rsidP="000E32B1">
            <w:pPr>
              <w:pStyle w:val="Listenabsatz"/>
              <w:numPr>
                <w:ilvl w:val="0"/>
                <w:numId w:val="24"/>
              </w:numPr>
              <w:spacing w:before="60" w:after="60"/>
              <w:ind w:left="317"/>
              <w:rPr>
                <w:i/>
              </w:rPr>
            </w:pPr>
            <w:r w:rsidRPr="000E32B1">
              <w:rPr>
                <w:i/>
              </w:rPr>
              <w:t xml:space="preserve">Zwei oder mehrere markierte Zellen können zu einer verbunden werden. </w:t>
            </w:r>
            <w:r>
              <w:rPr>
                <w:i/>
              </w:rPr>
              <w:br/>
            </w:r>
            <w:r w:rsidRPr="000E32B1">
              <w:rPr>
                <w:i/>
              </w:rPr>
              <w:t>Hier kann man auch einzelne Zellen teilen.</w:t>
            </w:r>
          </w:p>
          <w:p w:rsidR="000E32B1" w:rsidRPr="000E32B1" w:rsidRDefault="000E32B1" w:rsidP="000E32B1">
            <w:pPr>
              <w:pStyle w:val="Listenabsatz"/>
              <w:numPr>
                <w:ilvl w:val="0"/>
                <w:numId w:val="24"/>
              </w:numPr>
              <w:spacing w:before="60" w:after="60"/>
              <w:ind w:left="317"/>
              <w:rPr>
                <w:i/>
              </w:rPr>
            </w:pPr>
            <w:r w:rsidRPr="000E32B1">
              <w:rPr>
                <w:i/>
              </w:rPr>
              <w:t>Man kann die Größe von markierten Zellen exakt bestimmen (in cm).</w:t>
            </w:r>
          </w:p>
          <w:p w:rsidR="007A6C3D" w:rsidRPr="000E32B1" w:rsidRDefault="000E32B1" w:rsidP="000E32B1">
            <w:pPr>
              <w:pStyle w:val="Listenabsatz"/>
              <w:numPr>
                <w:ilvl w:val="0"/>
                <w:numId w:val="24"/>
              </w:numPr>
              <w:spacing w:before="60"/>
              <w:ind w:left="317"/>
              <w:rPr>
                <w:i/>
              </w:rPr>
            </w:pPr>
            <w:r w:rsidRPr="000E32B1">
              <w:rPr>
                <w:i/>
              </w:rPr>
              <w:t>Zeigt an, wie der Text in einer Zelle ausgerichtet wird (z. B. zentriert).</w:t>
            </w:r>
          </w:p>
        </w:tc>
      </w:tr>
    </w:tbl>
    <w:p w:rsidR="00822C67" w:rsidRPr="00660723" w:rsidRDefault="00822C67" w:rsidP="00660723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660723" w:rsidTr="00607A84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660723" w:rsidRDefault="00660723" w:rsidP="00607A84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A502413" wp14:editId="1F84D0DC">
                  <wp:extent cx="355600" cy="355600"/>
                  <wp:effectExtent l="0" t="0" r="6350" b="6350"/>
                  <wp:docPr id="29" name="Grafik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660723" w:rsidRDefault="00660723" w:rsidP="00607A84">
            <w:pPr>
              <w:spacing w:before="60" w:after="60"/>
              <w:rPr>
                <w:i/>
              </w:rPr>
            </w:pPr>
            <w:r>
              <w:rPr>
                <w:i/>
              </w:rPr>
              <w:t>Die Tabulatortaste dient zum Navigieren in der Tabelle. Einen Tabulator in einer Zelle setzt man mit</w:t>
            </w:r>
            <w:r w:rsidR="00161786">
              <w:rPr>
                <w:i/>
              </w:rPr>
              <w:t>:</w:t>
            </w:r>
          </w:p>
          <w:p w:rsidR="00660723" w:rsidRPr="00822C67" w:rsidRDefault="00161786" w:rsidP="00161786">
            <w:pPr>
              <w:tabs>
                <w:tab w:val="left" w:pos="317"/>
              </w:tabs>
              <w:spacing w:before="60" w:after="60"/>
              <w:rPr>
                <w:i/>
              </w:rPr>
            </w:pPr>
            <w:r>
              <w:rPr>
                <w:i/>
              </w:rPr>
              <w:t xml:space="preserve"> </w:t>
            </w:r>
            <w:r>
              <w:rPr>
                <w:i/>
              </w:rPr>
              <w:tab/>
            </w:r>
            <w:r w:rsidR="00660723">
              <w:rPr>
                <w:i/>
                <w:noProof/>
                <w:lang w:eastAsia="de-AT"/>
              </w:rPr>
              <w:drawing>
                <wp:inline distT="0" distB="0" distL="0" distR="0" wp14:anchorId="454D473C" wp14:editId="40B2B54B">
                  <wp:extent cx="435365" cy="252000"/>
                  <wp:effectExtent l="0" t="0" r="3175" b="0"/>
                  <wp:docPr id="30" name="Grafik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ulatortaste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65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60723">
              <w:rPr>
                <w:i/>
              </w:rPr>
              <w:t xml:space="preserve"> </w:t>
            </w:r>
            <w:r w:rsidR="00660723" w:rsidRPr="00660723">
              <w:rPr>
                <w:color w:val="7F7F7F" w:themeColor="text1" w:themeTint="80"/>
                <w:sz w:val="50"/>
              </w:rPr>
              <w:t>+</w:t>
            </w:r>
            <w:r w:rsidR="00660723">
              <w:rPr>
                <w:i/>
              </w:rPr>
              <w:t xml:space="preserve">  </w:t>
            </w:r>
            <w:r w:rsidR="00660723">
              <w:rPr>
                <w:i/>
                <w:noProof/>
                <w:lang w:eastAsia="de-AT"/>
              </w:rPr>
              <w:drawing>
                <wp:inline distT="0" distB="0" distL="0" distR="0" wp14:anchorId="22E1D8B0" wp14:editId="4D4294A1">
                  <wp:extent cx="435366" cy="252000"/>
                  <wp:effectExtent l="0" t="0" r="3175" b="0"/>
                  <wp:docPr id="31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rg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66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723" w:rsidRPr="004D117C" w:rsidRDefault="00660723" w:rsidP="004D117C">
      <w:pPr>
        <w:tabs>
          <w:tab w:val="left" w:pos="1110"/>
        </w:tabs>
        <w:spacing w:before="0" w:after="0"/>
        <w:rPr>
          <w:sz w:val="10"/>
        </w:rPr>
      </w:pPr>
    </w:p>
    <w:sectPr w:rsidR="00660723" w:rsidRPr="004D117C" w:rsidSect="008D755C">
      <w:headerReference w:type="default" r:id="rId21"/>
      <w:footerReference w:type="default" r:id="rId22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5EE" w:rsidRDefault="001D75EE" w:rsidP="00822C67">
      <w:r>
        <w:separator/>
      </w:r>
    </w:p>
  </w:endnote>
  <w:endnote w:type="continuationSeparator" w:id="0">
    <w:p w:rsidR="001D75EE" w:rsidRDefault="001D75EE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a QWERTZ-Tasten">
    <w:panose1 w:val="02000500000000000000"/>
    <w:charset w:val="00"/>
    <w:family w:val="auto"/>
    <w:pitch w:val="variable"/>
    <w:sig w:usb0="800000A7" w:usb1="50000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8D755C" w:rsidRDefault="008D755C" w:rsidP="008D755C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Word</w:t>
    </w:r>
    <w:r>
      <w:rPr>
        <w:color w:val="A6A6A6" w:themeColor="background1" w:themeShade="A6"/>
      </w:rPr>
      <w:t xml:space="preserve"> | Thomas Maier | </w:t>
    </w:r>
    <w:r w:rsidRPr="00800685">
      <w:rPr>
        <w:color w:val="A6A6A6" w:themeColor="background1" w:themeShade="A6"/>
      </w:rPr>
      <w:t>www.css4.at</w:t>
    </w:r>
    <w:r>
      <w:rPr>
        <w:color w:val="A6A6A6" w:themeColor="background1" w:themeShade="A6"/>
      </w:rPr>
      <w:t xml:space="preserve">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5EE" w:rsidRDefault="001D75EE" w:rsidP="00822C67">
      <w:r>
        <w:separator/>
      </w:r>
    </w:p>
  </w:footnote>
  <w:footnote w:type="continuationSeparator" w:id="0">
    <w:p w:rsidR="001D75EE" w:rsidRDefault="001D75EE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8459B"/>
    <w:multiLevelType w:val="hybridMultilevel"/>
    <w:tmpl w:val="3698DB5A"/>
    <w:lvl w:ilvl="0" w:tplc="0C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056B1"/>
    <w:multiLevelType w:val="hybridMultilevel"/>
    <w:tmpl w:val="F2D09E4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4"/>
  </w:num>
  <w:num w:numId="4">
    <w:abstractNumId w:val="10"/>
  </w:num>
  <w:num w:numId="5">
    <w:abstractNumId w:val="2"/>
  </w:num>
  <w:num w:numId="6">
    <w:abstractNumId w:val="12"/>
  </w:num>
  <w:num w:numId="7">
    <w:abstractNumId w:val="8"/>
  </w:num>
  <w:num w:numId="8">
    <w:abstractNumId w:val="22"/>
  </w:num>
  <w:num w:numId="9">
    <w:abstractNumId w:val="21"/>
  </w:num>
  <w:num w:numId="10">
    <w:abstractNumId w:val="19"/>
  </w:num>
  <w:num w:numId="11">
    <w:abstractNumId w:val="16"/>
  </w:num>
  <w:num w:numId="12">
    <w:abstractNumId w:val="5"/>
  </w:num>
  <w:num w:numId="13">
    <w:abstractNumId w:val="3"/>
  </w:num>
  <w:num w:numId="14">
    <w:abstractNumId w:val="15"/>
  </w:num>
  <w:num w:numId="15">
    <w:abstractNumId w:val="20"/>
  </w:num>
  <w:num w:numId="16">
    <w:abstractNumId w:val="13"/>
  </w:num>
  <w:num w:numId="17">
    <w:abstractNumId w:val="6"/>
  </w:num>
  <w:num w:numId="18">
    <w:abstractNumId w:val="23"/>
  </w:num>
  <w:num w:numId="19">
    <w:abstractNumId w:val="9"/>
  </w:num>
  <w:num w:numId="20">
    <w:abstractNumId w:val="18"/>
  </w:num>
  <w:num w:numId="21">
    <w:abstractNumId w:val="1"/>
  </w:num>
  <w:num w:numId="22">
    <w:abstractNumId w:val="17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61F"/>
    <w:rsid w:val="000019E2"/>
    <w:rsid w:val="00002B7C"/>
    <w:rsid w:val="00010646"/>
    <w:rsid w:val="0002328F"/>
    <w:rsid w:val="00037986"/>
    <w:rsid w:val="000468BA"/>
    <w:rsid w:val="00064E24"/>
    <w:rsid w:val="00067288"/>
    <w:rsid w:val="00087114"/>
    <w:rsid w:val="00095884"/>
    <w:rsid w:val="000A5114"/>
    <w:rsid w:val="000A7373"/>
    <w:rsid w:val="000B41BD"/>
    <w:rsid w:val="000C7A20"/>
    <w:rsid w:val="000D2CEF"/>
    <w:rsid w:val="000D31C5"/>
    <w:rsid w:val="000D784A"/>
    <w:rsid w:val="000E32B1"/>
    <w:rsid w:val="000F06A8"/>
    <w:rsid w:val="000F28F4"/>
    <w:rsid w:val="000F4B82"/>
    <w:rsid w:val="0010323F"/>
    <w:rsid w:val="001047C5"/>
    <w:rsid w:val="00116BD5"/>
    <w:rsid w:val="001301B0"/>
    <w:rsid w:val="00137815"/>
    <w:rsid w:val="00142079"/>
    <w:rsid w:val="00145D6B"/>
    <w:rsid w:val="00160563"/>
    <w:rsid w:val="00161786"/>
    <w:rsid w:val="0016700A"/>
    <w:rsid w:val="00172B5D"/>
    <w:rsid w:val="00176D4E"/>
    <w:rsid w:val="001B020E"/>
    <w:rsid w:val="001C0EFC"/>
    <w:rsid w:val="001C4FAE"/>
    <w:rsid w:val="001D75EE"/>
    <w:rsid w:val="001E57E4"/>
    <w:rsid w:val="001F6A8C"/>
    <w:rsid w:val="00225FEF"/>
    <w:rsid w:val="0026124B"/>
    <w:rsid w:val="002709E4"/>
    <w:rsid w:val="00274571"/>
    <w:rsid w:val="002915E3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B6D29"/>
    <w:rsid w:val="003D262A"/>
    <w:rsid w:val="003D382D"/>
    <w:rsid w:val="003E5587"/>
    <w:rsid w:val="003E6D58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B3C29"/>
    <w:rsid w:val="004B7E80"/>
    <w:rsid w:val="004D117C"/>
    <w:rsid w:val="004D2D1C"/>
    <w:rsid w:val="00512F62"/>
    <w:rsid w:val="0052004E"/>
    <w:rsid w:val="00521B32"/>
    <w:rsid w:val="00522765"/>
    <w:rsid w:val="00532C34"/>
    <w:rsid w:val="00533623"/>
    <w:rsid w:val="0054332D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600AC8"/>
    <w:rsid w:val="006132DC"/>
    <w:rsid w:val="00632660"/>
    <w:rsid w:val="00634E4E"/>
    <w:rsid w:val="00643787"/>
    <w:rsid w:val="0065396A"/>
    <w:rsid w:val="00660723"/>
    <w:rsid w:val="00674D50"/>
    <w:rsid w:val="006755B1"/>
    <w:rsid w:val="00677C06"/>
    <w:rsid w:val="0068595E"/>
    <w:rsid w:val="00693E67"/>
    <w:rsid w:val="00696F77"/>
    <w:rsid w:val="006A07F7"/>
    <w:rsid w:val="006B371F"/>
    <w:rsid w:val="006C196D"/>
    <w:rsid w:val="006D641B"/>
    <w:rsid w:val="006E2049"/>
    <w:rsid w:val="007026C4"/>
    <w:rsid w:val="007135B1"/>
    <w:rsid w:val="0072342C"/>
    <w:rsid w:val="00745B45"/>
    <w:rsid w:val="00747939"/>
    <w:rsid w:val="00760D91"/>
    <w:rsid w:val="00771EF6"/>
    <w:rsid w:val="00786A26"/>
    <w:rsid w:val="007A6C3D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00CF"/>
    <w:rsid w:val="00881EEC"/>
    <w:rsid w:val="0089631F"/>
    <w:rsid w:val="008A74DD"/>
    <w:rsid w:val="008B0005"/>
    <w:rsid w:val="008D755C"/>
    <w:rsid w:val="008E0322"/>
    <w:rsid w:val="008E34E1"/>
    <w:rsid w:val="009208F4"/>
    <w:rsid w:val="009354EE"/>
    <w:rsid w:val="00945882"/>
    <w:rsid w:val="00946916"/>
    <w:rsid w:val="00954033"/>
    <w:rsid w:val="009729FD"/>
    <w:rsid w:val="0098185F"/>
    <w:rsid w:val="00981FDA"/>
    <w:rsid w:val="009B0892"/>
    <w:rsid w:val="009D2CCB"/>
    <w:rsid w:val="009F11DD"/>
    <w:rsid w:val="00A1264C"/>
    <w:rsid w:val="00A24DBE"/>
    <w:rsid w:val="00A70875"/>
    <w:rsid w:val="00A94CCC"/>
    <w:rsid w:val="00AC1B38"/>
    <w:rsid w:val="00AC7A6D"/>
    <w:rsid w:val="00B0407D"/>
    <w:rsid w:val="00B21DE5"/>
    <w:rsid w:val="00B25F58"/>
    <w:rsid w:val="00B32566"/>
    <w:rsid w:val="00B37384"/>
    <w:rsid w:val="00B457C1"/>
    <w:rsid w:val="00B46AF3"/>
    <w:rsid w:val="00B6520A"/>
    <w:rsid w:val="00B71BCF"/>
    <w:rsid w:val="00B8250D"/>
    <w:rsid w:val="00B914F7"/>
    <w:rsid w:val="00BA1A47"/>
    <w:rsid w:val="00BB1630"/>
    <w:rsid w:val="00BB5229"/>
    <w:rsid w:val="00BD5C2F"/>
    <w:rsid w:val="00BE1C21"/>
    <w:rsid w:val="00BE56C2"/>
    <w:rsid w:val="00BF0F10"/>
    <w:rsid w:val="00C0105F"/>
    <w:rsid w:val="00C2373A"/>
    <w:rsid w:val="00C26C1F"/>
    <w:rsid w:val="00C44E34"/>
    <w:rsid w:val="00C53AF9"/>
    <w:rsid w:val="00C54009"/>
    <w:rsid w:val="00C66946"/>
    <w:rsid w:val="00C80690"/>
    <w:rsid w:val="00C87B3B"/>
    <w:rsid w:val="00C97EE2"/>
    <w:rsid w:val="00CB1233"/>
    <w:rsid w:val="00CB7056"/>
    <w:rsid w:val="00CC62E7"/>
    <w:rsid w:val="00CD2313"/>
    <w:rsid w:val="00D31527"/>
    <w:rsid w:val="00D34071"/>
    <w:rsid w:val="00D45542"/>
    <w:rsid w:val="00D5261F"/>
    <w:rsid w:val="00D54E50"/>
    <w:rsid w:val="00D57A43"/>
    <w:rsid w:val="00D66AF8"/>
    <w:rsid w:val="00D71B64"/>
    <w:rsid w:val="00D956F3"/>
    <w:rsid w:val="00D95B3C"/>
    <w:rsid w:val="00DA2031"/>
    <w:rsid w:val="00DA42A4"/>
    <w:rsid w:val="00DA4E21"/>
    <w:rsid w:val="00DD302E"/>
    <w:rsid w:val="00DE550E"/>
    <w:rsid w:val="00E030D6"/>
    <w:rsid w:val="00E072F3"/>
    <w:rsid w:val="00E12F32"/>
    <w:rsid w:val="00E31E36"/>
    <w:rsid w:val="00E40750"/>
    <w:rsid w:val="00E43142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D117C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D117C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CARITAS\Word%20Einf&#252;hrung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E8F1A4-610E-4D44-B6C4-80C097CB3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217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1584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10</cp:revision>
  <cp:lastPrinted>2019-10-04T14:00:00Z</cp:lastPrinted>
  <dcterms:created xsi:type="dcterms:W3CDTF">2017-03-12T08:42:00Z</dcterms:created>
  <dcterms:modified xsi:type="dcterms:W3CDTF">2019-10-04T14:00:00Z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