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D15AFA" w:rsidTr="00295227">
        <w:tc>
          <w:tcPr>
            <w:tcW w:w="1135" w:type="dxa"/>
            <w:shd w:val="clear" w:color="auto" w:fill="0070C0"/>
          </w:tcPr>
          <w:p w:rsidR="00D15AFA" w:rsidRPr="00F235D2" w:rsidRDefault="00D15AFA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3</w:t>
            </w:r>
            <w:r>
              <w:rPr>
                <w:b/>
                <w:color w:val="FFFFFF" w:themeColor="background1"/>
                <w:sz w:val="30"/>
              </w:rPr>
              <w:t>.1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D15AFA" w:rsidRDefault="00D15AFA" w:rsidP="00295227">
            <w:pPr>
              <w:spacing w:before="100" w:after="100"/>
            </w:pPr>
            <w:r>
              <w:rPr>
                <w:b/>
                <w:sz w:val="28"/>
              </w:rPr>
              <w:t>Seitenlayout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D15AFA" w:rsidRDefault="00D15AFA" w:rsidP="00D15AFA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</w:t>
            </w:r>
            <w:r>
              <w:rPr>
                <w:b/>
                <w:sz w:val="18"/>
              </w:rPr>
              <w:t>31</w:t>
            </w:r>
            <w:bookmarkStart w:id="0" w:name="_GoBack"/>
            <w:bookmarkEnd w:id="0"/>
            <w:r w:rsidRPr="00E20D7B">
              <w:rPr>
                <w:sz w:val="18"/>
              </w:rPr>
              <w:br/>
            </w:r>
          </w:p>
        </w:tc>
      </w:tr>
    </w:tbl>
    <w:p w:rsidR="00D15AFA" w:rsidRPr="00D15AFA" w:rsidRDefault="00D15AFA" w:rsidP="00D15AFA">
      <w:pPr>
        <w:spacing w:before="0" w:after="0"/>
      </w:pPr>
    </w:p>
    <w:p w:rsidR="0048175F" w:rsidRDefault="0048175F" w:rsidP="00D15AFA">
      <w:pPr>
        <w:pStyle w:val="Einleitungstext"/>
        <w:spacing w:before="0"/>
      </w:pPr>
      <w:r>
        <w:t xml:space="preserve">Das Seitenlayout beschreibt das Aussehen des Arbeitsblattes. </w:t>
      </w:r>
      <w:r>
        <w:br/>
        <w:t>Die wichtigsten Möglichkeiten sind:</w:t>
      </w:r>
    </w:p>
    <w:p w:rsidR="0048175F" w:rsidRPr="0048175F" w:rsidRDefault="0048175F" w:rsidP="0048175F">
      <w:pPr>
        <w:pStyle w:val="Listenabsatz"/>
        <w:numPr>
          <w:ilvl w:val="0"/>
          <w:numId w:val="24"/>
        </w:numPr>
      </w:pPr>
      <w:r w:rsidRPr="0048175F">
        <w:t>Seitenausrichtung (Hochformat oder Querformat)</w:t>
      </w:r>
    </w:p>
    <w:p w:rsidR="0048175F" w:rsidRPr="0048175F" w:rsidRDefault="0048175F" w:rsidP="0048175F">
      <w:pPr>
        <w:pStyle w:val="Listenabsatz"/>
        <w:numPr>
          <w:ilvl w:val="0"/>
          <w:numId w:val="24"/>
        </w:numPr>
      </w:pPr>
      <w:r w:rsidRPr="0048175F">
        <w:t>Seitengröße (DIN A5, DIN A4, DIN A3)</w:t>
      </w:r>
    </w:p>
    <w:p w:rsidR="0048175F" w:rsidRPr="0048175F" w:rsidRDefault="0048175F" w:rsidP="0048175F">
      <w:pPr>
        <w:pStyle w:val="Listenabsatz"/>
        <w:numPr>
          <w:ilvl w:val="0"/>
          <w:numId w:val="24"/>
        </w:numPr>
      </w:pPr>
      <w:r w:rsidRPr="0048175F">
        <w:t>Zeileneinzug (Erstzeileneinzug, Hängender Einzug, Linker Einzug)</w:t>
      </w:r>
    </w:p>
    <w:p w:rsidR="0048175F" w:rsidRDefault="00195AB3" w:rsidP="0048175F">
      <w:pPr>
        <w:pStyle w:val="Listenabsatz"/>
        <w:numPr>
          <w:ilvl w:val="0"/>
          <w:numId w:val="24"/>
        </w:numPr>
      </w:pPr>
      <w:r>
        <w:t>Spalten</w:t>
      </w:r>
    </w:p>
    <w:p w:rsidR="00195AB3" w:rsidRPr="0048175F" w:rsidRDefault="00195AB3" w:rsidP="0048175F">
      <w:pPr>
        <w:pStyle w:val="Listenabsatz"/>
        <w:numPr>
          <w:ilvl w:val="0"/>
          <w:numId w:val="24"/>
        </w:numPr>
      </w:pPr>
      <w:r>
        <w:t>Kopf- und Fußzeilen</w:t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CC5338" w:rsidTr="008E329D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CC5338" w:rsidRDefault="00CC5338" w:rsidP="008E329D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7D26C9A3" wp14:editId="54125EA3">
                  <wp:extent cx="355600" cy="355600"/>
                  <wp:effectExtent l="0" t="0" r="6350" b="635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CC5338" w:rsidRDefault="00CC5338" w:rsidP="008E329D">
            <w:pPr>
              <w:spacing w:before="60" w:after="60"/>
              <w:rPr>
                <w:i/>
              </w:rPr>
            </w:pPr>
            <w:r>
              <w:rPr>
                <w:i/>
              </w:rPr>
              <w:t>Kopf- und Fußzeilen wiederholen sich auf jeder Seite.</w:t>
            </w:r>
          </w:p>
          <w:p w:rsidR="00CC5338" w:rsidRPr="00822C67" w:rsidRDefault="00AF6603" w:rsidP="008E329D">
            <w:pPr>
              <w:spacing w:before="60" w:after="60"/>
              <w:rPr>
                <w:i/>
              </w:rPr>
            </w:pPr>
            <w:r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D7A245" wp14:editId="3078F0E8">
                      <wp:simplePos x="0" y="0"/>
                      <wp:positionH relativeFrom="column">
                        <wp:posOffset>2600960</wp:posOffset>
                      </wp:positionH>
                      <wp:positionV relativeFrom="paragraph">
                        <wp:posOffset>33020</wp:posOffset>
                      </wp:positionV>
                      <wp:extent cx="2143125" cy="424180"/>
                      <wp:effectExtent l="38100" t="38100" r="123825" b="109220"/>
                      <wp:wrapNone/>
                      <wp:docPr id="30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3125" cy="42418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F6603" w:rsidRDefault="00AF6603" w:rsidP="00AF6603">
                                  <w:pPr>
                                    <w:spacing w:before="0" w:after="0"/>
                                  </w:pPr>
                                  <w:r>
                                    <w:t>Seitenzahlen aktualisieren sich automatisch!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204.8pt;margin-top:2.6pt;width:168.75pt;height:3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" fillcolor="white [3201]" strokecolor="#f79646 [3209]" strokeweight="2pt">
                      <v:shadow on="t" color="black" opacity="26214f" origin="-.5,-.5" offset=".74836mm,.74836mm"/>
                      <v:textbox>
                        <w:txbxContent>
                          <w:p w:rsidR="00AF6603" w:rsidRDefault="00AF6603" w:rsidP="00AF6603">
                            <w:pPr>
                              <w:spacing w:before="0" w:after="0"/>
                            </w:pPr>
                            <w:r>
                              <w:t>Seitenzahlen aktualisieren sich automatisch!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612FDC" wp14:editId="2475ED0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149860</wp:posOffset>
                      </wp:positionV>
                      <wp:extent cx="2128520" cy="0"/>
                      <wp:effectExtent l="38100" t="133350" r="0" b="133350"/>
                      <wp:wrapNone/>
                      <wp:docPr id="9" name="Gerade Verbindung mit Pfei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28520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9" o:spid="_x0000_s1026" type="#_x0000_t32" style="position:absolute;margin-left:59.65pt;margin-top:11.8pt;width:167.6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" strokecolor="#f68c36 [3049]" strokeweight="3pt">
                      <v:stroke endarrow="open"/>
                    </v:shape>
                  </w:pict>
                </mc:Fallback>
              </mc:AlternateContent>
            </w:r>
            <w:r w:rsidR="00CC5338">
              <w:rPr>
                <w:i/>
                <w:noProof/>
                <w:lang w:eastAsia="de-AT"/>
              </w:rPr>
              <w:drawing>
                <wp:inline distT="0" distB="0" distL="0" distR="0" wp14:anchorId="0B5C4E23" wp14:editId="6F2E3ED2">
                  <wp:extent cx="2296845" cy="445273"/>
                  <wp:effectExtent l="38100" t="38100" r="103505" b="88265"/>
                  <wp:docPr id="6" name="Grafik 6" descr="C:\Users\tom\AppData\Local\Skitch\Schnappschuss_013017_015409_P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m\AppData\Local\Skitch\Schnappschuss_013017_015409_P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065" b="4877"/>
                          <a:stretch/>
                        </pic:blipFill>
                        <pic:spPr bwMode="auto">
                          <a:xfrm>
                            <a:off x="0" y="0"/>
                            <a:ext cx="2298867" cy="445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5338" w:rsidRDefault="00CC5338" w:rsidP="00B126EC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6432FC">
        <w:tc>
          <w:tcPr>
            <w:tcW w:w="886" w:type="dxa"/>
            <w:shd w:val="clear" w:color="auto" w:fill="EEECE1" w:themeFill="background2"/>
          </w:tcPr>
          <w:p w:rsidR="00822C67" w:rsidRDefault="00822C67" w:rsidP="006432FC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BD3185D" wp14:editId="1C5A9C60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7F3E17" w:rsidRDefault="006432FC" w:rsidP="00333E1C">
            <w:pPr>
              <w:spacing w:before="60" w:after="60"/>
              <w:rPr>
                <w:b/>
                <w:noProof/>
                <w:lang w:val="de-DE" w:eastAsia="de-DE"/>
              </w:rPr>
            </w:pPr>
            <w:r>
              <w:rPr>
                <w:b/>
                <w:noProof/>
                <w:lang w:val="de-DE" w:eastAsia="de-DE"/>
              </w:rPr>
              <w:t>Übung: Seitenausrichtung und Seitengröße</w:t>
            </w:r>
          </w:p>
          <w:p w:rsidR="00822C67" w:rsidRPr="007F3E17" w:rsidRDefault="006432FC" w:rsidP="007F3E17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>Öffne ein neues Word-Dokument</w:t>
            </w:r>
          </w:p>
          <w:p w:rsidR="006432FC" w:rsidRPr="007F3E17" w:rsidRDefault="006432FC" w:rsidP="007F3E17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 xml:space="preserve">Füge mit:     </w:t>
            </w:r>
            <w:r w:rsidRPr="007F3E17">
              <w:rPr>
                <w:rStyle w:val="CodeimText"/>
                <w:b/>
              </w:rPr>
              <w:t>=rand(10,5)</w:t>
            </w:r>
            <w:r w:rsidRPr="007F3E17">
              <w:rPr>
                <w:i/>
                <w:noProof/>
                <w:lang w:val="de-DE" w:eastAsia="de-DE"/>
              </w:rPr>
              <w:t xml:space="preserve">   einen Zufallstext ein</w:t>
            </w:r>
            <w:r w:rsidRPr="007F3E17">
              <w:rPr>
                <w:i/>
                <w:noProof/>
                <w:lang w:val="de-DE" w:eastAsia="de-DE"/>
              </w:rPr>
              <w:br/>
            </w:r>
            <w:r w:rsidRPr="007F3E17">
              <w:rPr>
                <w:i/>
                <w:noProof/>
                <w:sz w:val="18"/>
                <w:lang w:val="de-DE" w:eastAsia="de-DE"/>
              </w:rPr>
              <w:t xml:space="preserve">(Achtung: Autokorrektur muss aktiviert sein, </w:t>
            </w:r>
            <w:r w:rsidR="00114FED">
              <w:rPr>
                <w:i/>
                <w:noProof/>
                <w:sz w:val="18"/>
                <w:lang w:val="de-DE" w:eastAsia="de-DE"/>
              </w:rPr>
              <w:br/>
            </w:r>
            <w:r w:rsidRPr="007F3E17">
              <w:rPr>
                <w:i/>
                <w:noProof/>
                <w:sz w:val="18"/>
                <w:lang w:val="de-DE" w:eastAsia="de-DE"/>
              </w:rPr>
              <w:t xml:space="preserve">Datei </w:t>
            </w:r>
            <w:r w:rsidRPr="006432FC">
              <w:rPr>
                <w:noProof/>
                <w:lang w:val="de-DE" w:eastAsia="de-DE"/>
              </w:rPr>
              <w:sym w:font="Wingdings" w:char="F0E0"/>
            </w:r>
            <w:r w:rsidRPr="007F3E17">
              <w:rPr>
                <w:i/>
                <w:noProof/>
                <w:sz w:val="18"/>
                <w:lang w:val="de-DE" w:eastAsia="de-DE"/>
              </w:rPr>
              <w:t xml:space="preserve"> Optionen </w:t>
            </w:r>
            <w:r w:rsidRPr="006432FC">
              <w:rPr>
                <w:noProof/>
                <w:lang w:val="de-DE" w:eastAsia="de-DE"/>
              </w:rPr>
              <w:sym w:font="Wingdings" w:char="F0E0"/>
            </w:r>
            <w:r w:rsidRPr="007F3E17">
              <w:rPr>
                <w:i/>
                <w:noProof/>
                <w:sz w:val="18"/>
                <w:lang w:val="de-DE" w:eastAsia="de-DE"/>
              </w:rPr>
              <w:t xml:space="preserve"> Dokumentprüfung </w:t>
            </w:r>
            <w:r w:rsidRPr="006432FC">
              <w:rPr>
                <w:noProof/>
                <w:lang w:val="de-DE" w:eastAsia="de-DE"/>
              </w:rPr>
              <w:sym w:font="Wingdings" w:char="F0E0"/>
            </w:r>
            <w:r w:rsidRPr="007F3E17">
              <w:rPr>
                <w:i/>
                <w:noProof/>
                <w:sz w:val="18"/>
                <w:lang w:val="de-DE" w:eastAsia="de-DE"/>
              </w:rPr>
              <w:t xml:space="preserve"> Autokorrektur-Optionen)</w:t>
            </w:r>
          </w:p>
          <w:p w:rsidR="006432FC" w:rsidRPr="007F3E17" w:rsidRDefault="006432FC" w:rsidP="007F3E17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>Markiere den gesamten Text und erstelle daraus einen Blocksatz</w:t>
            </w:r>
          </w:p>
          <w:p w:rsidR="006432FC" w:rsidRPr="007F3E17" w:rsidRDefault="008D5ED5" w:rsidP="007F3E17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>Ändere die Seitenausrichtung auf Querformat</w:t>
            </w:r>
          </w:p>
          <w:p w:rsidR="008D5ED5" w:rsidRPr="007F3E17" w:rsidRDefault="008D5ED5" w:rsidP="007F3E17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>Ändere die Seitengröße auf DIN A5</w:t>
            </w:r>
            <w:r w:rsidR="00195AB3">
              <w:rPr>
                <w:i/>
                <w:noProof/>
                <w:lang w:val="de-DE" w:eastAsia="de-DE"/>
              </w:rPr>
              <w:t xml:space="preserve"> und zwei Spalten!</w:t>
            </w:r>
          </w:p>
          <w:p w:rsidR="008D5ED5" w:rsidRPr="007F3E17" w:rsidRDefault="008D5ED5" w:rsidP="007F3E17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 xml:space="preserve">Aktiviere das Lineal (Ansicht </w:t>
            </w:r>
            <w:r w:rsidRPr="008D5ED5">
              <w:rPr>
                <w:noProof/>
                <w:lang w:val="de-DE" w:eastAsia="de-DE"/>
              </w:rPr>
              <w:sym w:font="Wingdings" w:char="F0E0"/>
            </w:r>
            <w:r w:rsidRPr="007F3E17">
              <w:rPr>
                <w:i/>
                <w:noProof/>
                <w:lang w:val="de-DE" w:eastAsia="de-DE"/>
              </w:rPr>
              <w:t xml:space="preserve"> Lineal)</w:t>
            </w:r>
          </w:p>
          <w:p w:rsidR="008D5ED5" w:rsidRPr="007F3E17" w:rsidRDefault="008D5ED5" w:rsidP="007F3E17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 xml:space="preserve">Markiere </w:t>
            </w:r>
            <w:r w:rsidR="00195AB3">
              <w:rPr>
                <w:i/>
                <w:noProof/>
                <w:lang w:val="de-DE" w:eastAsia="de-DE"/>
              </w:rPr>
              <w:t xml:space="preserve">den ersten </w:t>
            </w:r>
            <w:r w:rsidRPr="007F3E17">
              <w:rPr>
                <w:i/>
                <w:noProof/>
                <w:lang w:val="de-DE" w:eastAsia="de-DE"/>
              </w:rPr>
              <w:t>Abs</w:t>
            </w:r>
            <w:r w:rsidR="00195AB3">
              <w:rPr>
                <w:i/>
                <w:noProof/>
                <w:lang w:val="de-DE" w:eastAsia="de-DE"/>
              </w:rPr>
              <w:t>atz</w:t>
            </w:r>
            <w:r w:rsidRPr="007F3E17">
              <w:rPr>
                <w:i/>
                <w:noProof/>
                <w:lang w:val="de-DE" w:eastAsia="de-DE"/>
              </w:rPr>
              <w:t xml:space="preserve"> und ä</w:t>
            </w:r>
            <w:r w:rsidR="00195AB3">
              <w:rPr>
                <w:i/>
                <w:noProof/>
                <w:lang w:val="de-DE" w:eastAsia="de-DE"/>
              </w:rPr>
              <w:t>ndere den Erstzeileneinzug auf 2</w:t>
            </w:r>
            <w:r w:rsidRPr="007F3E17">
              <w:rPr>
                <w:i/>
                <w:noProof/>
                <w:lang w:val="de-DE" w:eastAsia="de-DE"/>
              </w:rPr>
              <w:t xml:space="preserve"> cm.</w:t>
            </w:r>
          </w:p>
          <w:p w:rsidR="008D5ED5" w:rsidRPr="007F3E17" w:rsidRDefault="008D5ED5" w:rsidP="007F3E17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 xml:space="preserve">Füge eine Kopfzeile </w:t>
            </w:r>
            <w:r w:rsidRPr="00CC5338">
              <w:rPr>
                <w:b/>
                <w:i/>
                <w:noProof/>
                <w:lang w:val="de-DE" w:eastAsia="de-DE"/>
              </w:rPr>
              <w:t>mit deinem Namen</w:t>
            </w:r>
            <w:r w:rsidRPr="007F3E17">
              <w:rPr>
                <w:i/>
                <w:noProof/>
                <w:lang w:val="de-DE" w:eastAsia="de-DE"/>
              </w:rPr>
              <w:t xml:space="preserve"> hinzu.</w:t>
            </w:r>
          </w:p>
          <w:p w:rsidR="008D5ED5" w:rsidRPr="007F3E17" w:rsidRDefault="008D5ED5" w:rsidP="007F3E17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 xml:space="preserve">Füge eine Fußzeile mit dem Feld </w:t>
            </w:r>
            <w:r w:rsidRPr="007F3E17">
              <w:rPr>
                <w:b/>
                <w:i/>
                <w:noProof/>
                <w:lang w:val="de-DE" w:eastAsia="de-DE"/>
              </w:rPr>
              <w:t>Seite x von y</w:t>
            </w:r>
            <w:r w:rsidRPr="007F3E17">
              <w:rPr>
                <w:i/>
                <w:noProof/>
                <w:lang w:val="de-DE" w:eastAsia="de-DE"/>
              </w:rPr>
              <w:t xml:space="preserve"> (Seite 1 von 4).</w:t>
            </w:r>
          </w:p>
          <w:p w:rsidR="006432FC" w:rsidRPr="007F3E17" w:rsidRDefault="008D5ED5" w:rsidP="00333E1C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>Speichere das Dokument.</w:t>
            </w:r>
          </w:p>
        </w:tc>
      </w:tr>
    </w:tbl>
    <w:p w:rsidR="00046D0E" w:rsidRDefault="007F3E17" w:rsidP="00D15AFA">
      <w:pPr>
        <w:tabs>
          <w:tab w:val="left" w:pos="1134"/>
          <w:tab w:val="left" w:pos="5529"/>
        </w:tabs>
        <w:spacing w:before="120" w:after="120"/>
      </w:pPr>
      <w:r>
        <w:t xml:space="preserve"> </w:t>
      </w:r>
      <w:r>
        <w:tab/>
      </w:r>
      <w:r w:rsidR="00DF1CE7">
        <w:rPr>
          <w:noProof/>
          <w:lang w:eastAsia="de-AT"/>
        </w:rPr>
        <w:drawing>
          <wp:inline distT="0" distB="0" distL="0" distR="0" wp14:anchorId="767DFF19" wp14:editId="5AB06A86">
            <wp:extent cx="2068365" cy="1295305"/>
            <wp:effectExtent l="0" t="0" r="8255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ch-und-Querformat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366" cy="1296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de-AT"/>
        </w:rPr>
        <w:drawing>
          <wp:inline distT="0" distB="0" distL="0" distR="0" wp14:anchorId="3CF38E0A" wp14:editId="669CFD08">
            <wp:extent cx="1762964" cy="1324457"/>
            <wp:effectExtent l="0" t="0" r="889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iergrössen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493" cy="132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AF6603" w:rsidTr="008E329D">
        <w:tc>
          <w:tcPr>
            <w:tcW w:w="886" w:type="dxa"/>
            <w:shd w:val="clear" w:color="auto" w:fill="EEECE1" w:themeFill="background2"/>
          </w:tcPr>
          <w:p w:rsidR="00AF6603" w:rsidRDefault="00AF6603" w:rsidP="008E329D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2FA40F39" wp14:editId="43E8C616">
                  <wp:extent cx="368300" cy="368300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AF6603" w:rsidRDefault="00AF6603" w:rsidP="008E329D">
            <w:pPr>
              <w:spacing w:before="60" w:after="60"/>
              <w:rPr>
                <w:b/>
                <w:noProof/>
                <w:lang w:val="de-DE" w:eastAsia="de-DE"/>
              </w:rPr>
            </w:pPr>
            <w:r>
              <w:rPr>
                <w:b/>
                <w:noProof/>
                <w:lang w:val="de-DE" w:eastAsia="de-DE"/>
              </w:rPr>
              <w:t>Übung: Kopf und Fußzeile</w:t>
            </w:r>
          </w:p>
          <w:p w:rsidR="00AF6603" w:rsidRPr="007F3E17" w:rsidRDefault="00AF6603" w:rsidP="008E329D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 w:rsidRPr="007F3E17">
              <w:rPr>
                <w:i/>
                <w:noProof/>
                <w:lang w:val="de-DE" w:eastAsia="de-DE"/>
              </w:rPr>
              <w:t xml:space="preserve">Öffne </w:t>
            </w:r>
            <w:r>
              <w:rPr>
                <w:i/>
                <w:noProof/>
                <w:lang w:val="de-DE" w:eastAsia="de-DE"/>
              </w:rPr>
              <w:t>alle deine Word-Dokumente aus diesem Kurs</w:t>
            </w:r>
          </w:p>
          <w:p w:rsidR="00AF6603" w:rsidRPr="00AF6603" w:rsidRDefault="00AF6603" w:rsidP="00AF6603">
            <w:pPr>
              <w:pStyle w:val="Listenabsatz"/>
              <w:numPr>
                <w:ilvl w:val="0"/>
                <w:numId w:val="25"/>
              </w:numPr>
              <w:spacing w:before="60" w:after="60" w:line="276" w:lineRule="auto"/>
              <w:rPr>
                <w:i/>
                <w:noProof/>
                <w:lang w:val="de-DE" w:eastAsia="de-DE"/>
              </w:rPr>
            </w:pPr>
            <w:r>
              <w:rPr>
                <w:i/>
                <w:noProof/>
                <w:lang w:val="de-DE" w:eastAsia="de-DE"/>
              </w:rPr>
              <w:t>Füge in jedem Dokument eine Kopf- und Fußzeile hinzu.</w:t>
            </w:r>
            <w:r>
              <w:rPr>
                <w:i/>
                <w:noProof/>
                <w:lang w:val="de-DE" w:eastAsia="de-DE"/>
              </w:rPr>
              <w:br/>
            </w:r>
            <w:r w:rsidRPr="00AF6603">
              <w:rPr>
                <w:b/>
                <w:noProof/>
                <w:lang w:val="de-DE" w:eastAsia="de-DE"/>
              </w:rPr>
              <w:t>Vorname, Nachname, Seitenanzahl, Datum, Überschrift</w:t>
            </w:r>
          </w:p>
        </w:tc>
      </w:tr>
    </w:tbl>
    <w:p w:rsidR="00AF6603" w:rsidRDefault="00AF6603" w:rsidP="00B126EC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822C67" w:rsidTr="00046D0E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822C67" w:rsidRDefault="00822C67" w:rsidP="00822C67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540425AA" wp14:editId="3E25C546">
                  <wp:extent cx="355600" cy="355600"/>
                  <wp:effectExtent l="0" t="0" r="6350" b="635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822C67" w:rsidRDefault="008F6618" w:rsidP="00333E1C">
            <w:pPr>
              <w:spacing w:before="60" w:after="60"/>
              <w:rPr>
                <w:i/>
              </w:rPr>
            </w:pPr>
            <w:r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03D29C5" wp14:editId="15783619">
                      <wp:simplePos x="0" y="0"/>
                      <wp:positionH relativeFrom="column">
                        <wp:posOffset>2593340</wp:posOffset>
                      </wp:positionH>
                      <wp:positionV relativeFrom="paragraph">
                        <wp:posOffset>240030</wp:posOffset>
                      </wp:positionV>
                      <wp:extent cx="2420620" cy="621665"/>
                      <wp:effectExtent l="38100" t="38100" r="113030" b="121285"/>
                      <wp:wrapNone/>
                      <wp:docPr id="16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20620" cy="621665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F6618" w:rsidRDefault="008F6618" w:rsidP="008F6618">
                                  <w:pPr>
                                    <w:spacing w:before="0" w:after="0"/>
                                  </w:pPr>
                                  <w:r>
                                    <w:t>Der Dateityp lässt sich beim ersten Speichern oder mit '</w:t>
                                  </w:r>
                                  <w:r w:rsidRPr="008F6618">
                                    <w:rPr>
                                      <w:b/>
                                    </w:rPr>
                                    <w:t>Speichern unter</w:t>
                                  </w:r>
                                  <w:r>
                                    <w:t xml:space="preserve"> ändern.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204.2pt;margin-top:18.9pt;width:190.6pt;height:48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" fillcolor="white [3201]" strokecolor="#f79646 [3209]" strokeweight="2pt">
                      <v:shadow on="t" color="black" opacity="26214f" origin="-.5,-.5" offset=".74836mm,.74836mm"/>
                      <v:textbox>
                        <w:txbxContent>
                          <w:p w:rsidR="008F6618" w:rsidRDefault="008F6618" w:rsidP="008F6618">
                            <w:pPr>
                              <w:spacing w:before="0" w:after="0"/>
                            </w:pPr>
                            <w:r>
                              <w:t>Der Dateityp lässt sich beim ersten Speichern oder mit '</w:t>
                            </w:r>
                            <w:r w:rsidRPr="008F6618">
                              <w:rPr>
                                <w:b/>
                              </w:rPr>
                              <w:t>Speichern unter</w:t>
                            </w:r>
                            <w:r>
                              <w:t xml:space="preserve"> ändern.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2D6EAD" wp14:editId="02FBC83B">
                      <wp:simplePos x="0" y="0"/>
                      <wp:positionH relativeFrom="column">
                        <wp:posOffset>1657350</wp:posOffset>
                      </wp:positionH>
                      <wp:positionV relativeFrom="paragraph">
                        <wp:posOffset>474345</wp:posOffset>
                      </wp:positionV>
                      <wp:extent cx="1045845" cy="0"/>
                      <wp:effectExtent l="38100" t="133350" r="0" b="133350"/>
                      <wp:wrapNone/>
                      <wp:docPr id="14" name="Gerade Verbindung mit Pfei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5845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Gerade Verbindung mit Pfeil 14" o:spid="_x0000_s1026" type="#_x0000_t32" style="position:absolute;margin-left:130.5pt;margin-top:37.35pt;width:82.3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" strokecolor="#f68c36 [3049]" strokeweight="3pt">
                      <v:stroke endarrow="open"/>
                    </v:shape>
                  </w:pict>
                </mc:Fallback>
              </mc:AlternateContent>
            </w:r>
            <w:r w:rsidR="00B126EC">
              <w:rPr>
                <w:i/>
              </w:rPr>
              <w:t xml:space="preserve">Speichern von Word-Dokumenten mit anderen Dateitypen: </w:t>
            </w:r>
            <w:r w:rsidR="00B126EC">
              <w:rPr>
                <w:i/>
                <w:noProof/>
                <w:lang w:eastAsia="de-AT"/>
              </w:rPr>
              <w:drawing>
                <wp:inline distT="0" distB="0" distL="0" distR="0" wp14:anchorId="2E33B4E7" wp14:editId="10AFC1C3">
                  <wp:extent cx="1733703" cy="396998"/>
                  <wp:effectExtent l="0" t="0" r="0" b="3175"/>
                  <wp:docPr id="12" name="Grafik 12" descr="C:\Users\tom\AppData\Local\Skitch\Schnappschuss_013017_020711_P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om\AppData\Local\Skitch\Schnappschuss_013017_020711_P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24" cy="396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6EC" w:rsidRDefault="00B126EC" w:rsidP="002F1228">
            <w:pPr>
              <w:spacing w:before="60" w:after="60"/>
              <w:ind w:left="884" w:hanging="884"/>
              <w:rPr>
                <w:i/>
              </w:rPr>
            </w:pPr>
            <w:r w:rsidRPr="002F1228">
              <w:rPr>
                <w:b/>
                <w:sz w:val="24"/>
              </w:rPr>
              <w:t>*.</w:t>
            </w:r>
            <w:proofErr w:type="spellStart"/>
            <w:r w:rsidRPr="002F1228">
              <w:rPr>
                <w:b/>
                <w:sz w:val="24"/>
              </w:rPr>
              <w:t>docx</w:t>
            </w:r>
            <w:proofErr w:type="spellEnd"/>
            <w:r w:rsidRPr="002F1228">
              <w:rPr>
                <w:i/>
                <w:sz w:val="24"/>
              </w:rPr>
              <w:t xml:space="preserve"> </w:t>
            </w:r>
            <w:r>
              <w:rPr>
                <w:i/>
              </w:rPr>
              <w:tab/>
              <w:t>Standard-Word-Dokument</w:t>
            </w:r>
          </w:p>
          <w:p w:rsidR="00B126EC" w:rsidRDefault="00B126EC" w:rsidP="002F1228">
            <w:pPr>
              <w:spacing w:before="60" w:after="60"/>
              <w:ind w:left="884" w:hanging="884"/>
              <w:rPr>
                <w:i/>
              </w:rPr>
            </w:pPr>
            <w:r w:rsidRPr="002F1228">
              <w:rPr>
                <w:b/>
                <w:sz w:val="24"/>
              </w:rPr>
              <w:t>*.</w:t>
            </w:r>
            <w:proofErr w:type="spellStart"/>
            <w:r w:rsidRPr="002F1228">
              <w:rPr>
                <w:b/>
                <w:sz w:val="24"/>
              </w:rPr>
              <w:t>dotx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/>
              </w:rPr>
              <w:tab/>
              <w:t>Word-Vorlage</w:t>
            </w:r>
          </w:p>
          <w:p w:rsidR="00B126EC" w:rsidRDefault="00B126EC" w:rsidP="002F1228">
            <w:pPr>
              <w:spacing w:before="60" w:after="60"/>
              <w:ind w:left="884" w:hanging="884"/>
              <w:rPr>
                <w:i/>
              </w:rPr>
            </w:pPr>
            <w:r w:rsidRPr="002F1228">
              <w:rPr>
                <w:b/>
                <w:sz w:val="24"/>
              </w:rPr>
              <w:t>*.</w:t>
            </w:r>
            <w:proofErr w:type="spellStart"/>
            <w:r w:rsidRPr="002F1228">
              <w:rPr>
                <w:b/>
                <w:sz w:val="24"/>
              </w:rPr>
              <w:t>pdf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/>
              </w:rPr>
              <w:tab/>
              <w:t>Unabhängig von Word. PDF-Dateien können mit den Acrobat Reader g</w:t>
            </w:r>
            <w:r>
              <w:rPr>
                <w:i/>
              </w:rPr>
              <w:t>e</w:t>
            </w:r>
            <w:r>
              <w:rPr>
                <w:i/>
              </w:rPr>
              <w:t xml:space="preserve">lesen werden. </w:t>
            </w:r>
          </w:p>
          <w:p w:rsidR="00B126EC" w:rsidRDefault="00B126EC" w:rsidP="002F1228">
            <w:pPr>
              <w:spacing w:before="60" w:after="60"/>
              <w:ind w:left="884" w:hanging="884"/>
              <w:rPr>
                <w:i/>
              </w:rPr>
            </w:pPr>
            <w:r w:rsidRPr="002F1228">
              <w:rPr>
                <w:b/>
                <w:sz w:val="24"/>
              </w:rPr>
              <w:t>*.</w:t>
            </w:r>
            <w:proofErr w:type="spellStart"/>
            <w:r w:rsidRPr="002F1228">
              <w:rPr>
                <w:b/>
                <w:sz w:val="24"/>
              </w:rPr>
              <w:t>rtf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/>
              </w:rPr>
              <w:tab/>
              <w:t>Unabhängig von Word. Text mit Formatierungen</w:t>
            </w:r>
          </w:p>
          <w:p w:rsidR="00B126EC" w:rsidRPr="00822C67" w:rsidRDefault="00B126EC" w:rsidP="00195AB3">
            <w:pPr>
              <w:spacing w:before="60" w:after="60"/>
              <w:ind w:left="884" w:hanging="884"/>
              <w:rPr>
                <w:i/>
              </w:rPr>
            </w:pPr>
            <w:r w:rsidRPr="002F1228">
              <w:rPr>
                <w:b/>
                <w:sz w:val="24"/>
              </w:rPr>
              <w:t>*.</w:t>
            </w:r>
            <w:proofErr w:type="spellStart"/>
            <w:r w:rsidRPr="002F1228">
              <w:rPr>
                <w:b/>
                <w:sz w:val="24"/>
              </w:rPr>
              <w:t>txt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/>
              </w:rPr>
              <w:tab/>
            </w:r>
            <w:r w:rsidR="00195AB3">
              <w:rPr>
                <w:i/>
              </w:rPr>
              <w:t>Reiner</w:t>
            </w:r>
            <w:r>
              <w:rPr>
                <w:i/>
              </w:rPr>
              <w:t xml:space="preserve"> Text ohne Formatierungen. Kann in jedem Editor gelesen werden.</w:t>
            </w:r>
          </w:p>
        </w:tc>
      </w:tr>
    </w:tbl>
    <w:p w:rsidR="00822C67" w:rsidRDefault="00822C67" w:rsidP="00796B53">
      <w:pPr>
        <w:tabs>
          <w:tab w:val="left" w:pos="1774"/>
        </w:tabs>
        <w:spacing w:before="0" w:after="0"/>
      </w:pPr>
    </w:p>
    <w:sectPr w:rsidR="00822C67" w:rsidSect="00D15AFA">
      <w:footerReference w:type="default" r:id="rId15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34F" w:rsidRDefault="005D034F" w:rsidP="00822C67">
      <w:r>
        <w:separator/>
      </w:r>
    </w:p>
  </w:endnote>
  <w:endnote w:type="continuationSeparator" w:id="0">
    <w:p w:rsidR="005D034F" w:rsidRDefault="005D034F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538" w:rsidRPr="00D15AFA" w:rsidRDefault="00D15AFA" w:rsidP="00D15AFA">
    <w:pPr>
      <w:pStyle w:val="Fusszeile"/>
      <w:tabs>
        <w:tab w:val="center" w:pos="4395"/>
        <w:tab w:val="right" w:pos="8931"/>
      </w:tabs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34F" w:rsidRDefault="005D034F" w:rsidP="00822C67">
      <w:r>
        <w:separator/>
      </w:r>
    </w:p>
  </w:footnote>
  <w:footnote w:type="continuationSeparator" w:id="0">
    <w:p w:rsidR="005D034F" w:rsidRDefault="005D034F" w:rsidP="0082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63D7B"/>
    <w:multiLevelType w:val="hybridMultilevel"/>
    <w:tmpl w:val="C156BA68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AD235E"/>
    <w:multiLevelType w:val="hybridMultilevel"/>
    <w:tmpl w:val="05ACD7BE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30AC1"/>
    <w:multiLevelType w:val="hybridMultilevel"/>
    <w:tmpl w:val="62FE049E"/>
    <w:lvl w:ilvl="0" w:tplc="067045FC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9"/>
  </w:num>
  <w:num w:numId="5">
    <w:abstractNumId w:val="1"/>
  </w:num>
  <w:num w:numId="6">
    <w:abstractNumId w:val="11"/>
  </w:num>
  <w:num w:numId="7">
    <w:abstractNumId w:val="6"/>
  </w:num>
  <w:num w:numId="8">
    <w:abstractNumId w:val="22"/>
  </w:num>
  <w:num w:numId="9">
    <w:abstractNumId w:val="21"/>
  </w:num>
  <w:num w:numId="10">
    <w:abstractNumId w:val="18"/>
  </w:num>
  <w:num w:numId="11">
    <w:abstractNumId w:val="15"/>
  </w:num>
  <w:num w:numId="12">
    <w:abstractNumId w:val="4"/>
  </w:num>
  <w:num w:numId="13">
    <w:abstractNumId w:val="2"/>
  </w:num>
  <w:num w:numId="14">
    <w:abstractNumId w:val="14"/>
  </w:num>
  <w:num w:numId="15">
    <w:abstractNumId w:val="19"/>
  </w:num>
  <w:num w:numId="16">
    <w:abstractNumId w:val="12"/>
  </w:num>
  <w:num w:numId="17">
    <w:abstractNumId w:val="5"/>
  </w:num>
  <w:num w:numId="18">
    <w:abstractNumId w:val="23"/>
  </w:num>
  <w:num w:numId="19">
    <w:abstractNumId w:val="8"/>
  </w:num>
  <w:num w:numId="20">
    <w:abstractNumId w:val="17"/>
  </w:num>
  <w:num w:numId="21">
    <w:abstractNumId w:val="0"/>
  </w:num>
  <w:num w:numId="22">
    <w:abstractNumId w:val="16"/>
  </w:num>
  <w:num w:numId="23">
    <w:abstractNumId w:val="20"/>
  </w:num>
  <w:num w:numId="24">
    <w:abstractNumId w:val="2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75F"/>
    <w:rsid w:val="000019E2"/>
    <w:rsid w:val="00002B7C"/>
    <w:rsid w:val="00010646"/>
    <w:rsid w:val="0002328F"/>
    <w:rsid w:val="00037986"/>
    <w:rsid w:val="000468BA"/>
    <w:rsid w:val="00046D0E"/>
    <w:rsid w:val="00064E24"/>
    <w:rsid w:val="00067288"/>
    <w:rsid w:val="00067CE7"/>
    <w:rsid w:val="00087114"/>
    <w:rsid w:val="00095884"/>
    <w:rsid w:val="000A5114"/>
    <w:rsid w:val="000A7373"/>
    <w:rsid w:val="000B41BD"/>
    <w:rsid w:val="000D2CEF"/>
    <w:rsid w:val="000D31C5"/>
    <w:rsid w:val="000F06A8"/>
    <w:rsid w:val="000F28F4"/>
    <w:rsid w:val="000F4B82"/>
    <w:rsid w:val="0010323F"/>
    <w:rsid w:val="001047C5"/>
    <w:rsid w:val="00114FED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95AB3"/>
    <w:rsid w:val="001B020E"/>
    <w:rsid w:val="001C0EFC"/>
    <w:rsid w:val="001C4FAE"/>
    <w:rsid w:val="001E57E4"/>
    <w:rsid w:val="001F6A8C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2F1228"/>
    <w:rsid w:val="00301D99"/>
    <w:rsid w:val="0031503B"/>
    <w:rsid w:val="0032419A"/>
    <w:rsid w:val="00340183"/>
    <w:rsid w:val="00346992"/>
    <w:rsid w:val="00352D94"/>
    <w:rsid w:val="003632D1"/>
    <w:rsid w:val="00365BC4"/>
    <w:rsid w:val="0038265F"/>
    <w:rsid w:val="003A1127"/>
    <w:rsid w:val="003B1114"/>
    <w:rsid w:val="003D17D1"/>
    <w:rsid w:val="003D262A"/>
    <w:rsid w:val="003D382D"/>
    <w:rsid w:val="003D4BD7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175F"/>
    <w:rsid w:val="00485B6C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45538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D034F"/>
    <w:rsid w:val="005E0279"/>
    <w:rsid w:val="00600AC8"/>
    <w:rsid w:val="006132DC"/>
    <w:rsid w:val="00632660"/>
    <w:rsid w:val="00634E4E"/>
    <w:rsid w:val="006432FC"/>
    <w:rsid w:val="0065396A"/>
    <w:rsid w:val="00670F9E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2049"/>
    <w:rsid w:val="007026C4"/>
    <w:rsid w:val="007135B1"/>
    <w:rsid w:val="00745B45"/>
    <w:rsid w:val="00747939"/>
    <w:rsid w:val="00760D91"/>
    <w:rsid w:val="00771EF6"/>
    <w:rsid w:val="00786A26"/>
    <w:rsid w:val="00796B53"/>
    <w:rsid w:val="007C3C43"/>
    <w:rsid w:val="007D70DB"/>
    <w:rsid w:val="007E0E72"/>
    <w:rsid w:val="007E322E"/>
    <w:rsid w:val="007F3E17"/>
    <w:rsid w:val="007F4937"/>
    <w:rsid w:val="007F6018"/>
    <w:rsid w:val="007F7CCC"/>
    <w:rsid w:val="008102CE"/>
    <w:rsid w:val="0081517D"/>
    <w:rsid w:val="00816FBB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9631F"/>
    <w:rsid w:val="008A74DD"/>
    <w:rsid w:val="008B52BA"/>
    <w:rsid w:val="008C4356"/>
    <w:rsid w:val="008D5ED5"/>
    <w:rsid w:val="008E0322"/>
    <w:rsid w:val="008E34E1"/>
    <w:rsid w:val="008F6618"/>
    <w:rsid w:val="009354EE"/>
    <w:rsid w:val="00945882"/>
    <w:rsid w:val="00946916"/>
    <w:rsid w:val="00954033"/>
    <w:rsid w:val="009729FD"/>
    <w:rsid w:val="009B0892"/>
    <w:rsid w:val="009D2CCB"/>
    <w:rsid w:val="009F11DD"/>
    <w:rsid w:val="00A22976"/>
    <w:rsid w:val="00A24DBE"/>
    <w:rsid w:val="00A34C46"/>
    <w:rsid w:val="00A70875"/>
    <w:rsid w:val="00A94CCC"/>
    <w:rsid w:val="00AC1B38"/>
    <w:rsid w:val="00AC4AA9"/>
    <w:rsid w:val="00AC7A6D"/>
    <w:rsid w:val="00AF6603"/>
    <w:rsid w:val="00B0407D"/>
    <w:rsid w:val="00B126EC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56764"/>
    <w:rsid w:val="00C66946"/>
    <w:rsid w:val="00C80690"/>
    <w:rsid w:val="00C87B3B"/>
    <w:rsid w:val="00C97EE2"/>
    <w:rsid w:val="00CB1233"/>
    <w:rsid w:val="00CB7056"/>
    <w:rsid w:val="00CC5338"/>
    <w:rsid w:val="00CC62E7"/>
    <w:rsid w:val="00CD2313"/>
    <w:rsid w:val="00D15AFA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D4AAB"/>
    <w:rsid w:val="00DE550E"/>
    <w:rsid w:val="00DF1CE7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  <w:style w:type="character" w:styleId="Zeilennummer">
    <w:name w:val="line number"/>
    <w:basedOn w:val="Absatz-Standardschriftart"/>
    <w:uiPriority w:val="99"/>
    <w:semiHidden/>
    <w:unhideWhenUsed/>
    <w:rsid w:val="004817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  <w:style w:type="character" w:styleId="Zeilennummer">
    <w:name w:val="line number"/>
    <w:basedOn w:val="Absatz-Standardschriftart"/>
    <w:uiPriority w:val="99"/>
    <w:semiHidden/>
    <w:unhideWhenUsed/>
    <w:rsid w:val="00481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Word%20Einf&#252;hrung%20CARITAS\ueb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0FDEBB-81E3-4469-8B83-C56477B22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ueben.dotx</Template>
  <TotalTime>0</TotalTime>
  <Pages>1</Pages>
  <Words>207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1510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14</cp:revision>
  <cp:lastPrinted>2019-10-04T14:07:00Z</cp:lastPrinted>
  <dcterms:created xsi:type="dcterms:W3CDTF">2017-01-30T11:36:00Z</dcterms:created>
  <dcterms:modified xsi:type="dcterms:W3CDTF">2019-10-04T14:07:00Z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