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1D6C69" w:rsidTr="00295227">
        <w:tc>
          <w:tcPr>
            <w:tcW w:w="1135" w:type="dxa"/>
            <w:shd w:val="clear" w:color="auto" w:fill="0070C0"/>
          </w:tcPr>
          <w:p w:rsidR="001D6C69" w:rsidRPr="00F235D2" w:rsidRDefault="001D6C69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4</w:t>
            </w:r>
            <w:r>
              <w:rPr>
                <w:b/>
                <w:color w:val="FFFFFF" w:themeColor="background1"/>
                <w:sz w:val="30"/>
              </w:rPr>
              <w:t>.1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1D6C69" w:rsidRDefault="001D6C69" w:rsidP="00295227">
            <w:pPr>
              <w:spacing w:before="100" w:after="100"/>
            </w:pPr>
            <w:r>
              <w:rPr>
                <w:b/>
                <w:sz w:val="28"/>
              </w:rPr>
              <w:t>Einfügen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1D6C69" w:rsidRDefault="001D6C69" w:rsidP="001D6C69">
            <w:pPr>
              <w:spacing w:before="0" w:after="0"/>
              <w:jc w:val="right"/>
            </w:pPr>
            <w:r>
              <w:rPr>
                <w:b/>
                <w:sz w:val="18"/>
              </w:rPr>
              <w:t>wrd04</w:t>
            </w:r>
            <w:r w:rsidRPr="00E20D7B">
              <w:rPr>
                <w:b/>
                <w:sz w:val="18"/>
              </w:rPr>
              <w:t>1</w:t>
            </w:r>
            <w:r w:rsidRPr="00E20D7B">
              <w:rPr>
                <w:sz w:val="18"/>
              </w:rPr>
              <w:br/>
            </w:r>
          </w:p>
        </w:tc>
      </w:tr>
    </w:tbl>
    <w:p w:rsidR="001D6C69" w:rsidRDefault="001D6C69" w:rsidP="001D6C69">
      <w:pPr>
        <w:pStyle w:val="Einleitungstext"/>
      </w:pPr>
      <w:r>
        <w:rPr>
          <w:lang w:eastAsia="de-AT"/>
        </w:rPr>
        <w:drawing>
          <wp:anchor distT="0" distB="0" distL="114300" distR="114300" simplePos="0" relativeHeight="251658240" behindDoc="0" locked="0" layoutInCell="1" allowOverlap="1" wp14:anchorId="233A3AB9" wp14:editId="0BEB825C">
            <wp:simplePos x="0" y="0"/>
            <wp:positionH relativeFrom="column">
              <wp:posOffset>3608070</wp:posOffset>
            </wp:positionH>
            <wp:positionV relativeFrom="paragraph">
              <wp:posOffset>347345</wp:posOffset>
            </wp:positionV>
            <wp:extent cx="1974850" cy="551222"/>
            <wp:effectExtent l="38100" t="38100" r="101600" b="96520"/>
            <wp:wrapNone/>
            <wp:docPr id="1" name="Grafik 1" descr="C:\Users\tom\AppData\Local\Skitch\Schnappschuss_013117_111443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\AppData\Local\Skitch\Schnappschuss_013117_111443_A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55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5F66">
        <w:t xml:space="preserve">Über das Register 'Einfügen' kann man Bilder, Formen, Textfelder und vieles mehr in das Word-Dokument einfügen. Man kann auch Bilder über </w:t>
      </w:r>
      <w:r>
        <w:br/>
      </w:r>
      <w:r w:rsidRPr="00925F66">
        <w:t>Drag-and-Drop ins Dokument einfügen.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236"/>
        <w:gridCol w:w="1843"/>
        <w:gridCol w:w="6095"/>
      </w:tblGrid>
      <w:tr w:rsidR="00925F66" w:rsidTr="001D6C69">
        <w:tc>
          <w:tcPr>
            <w:tcW w:w="1242" w:type="dxa"/>
            <w:gridSpan w:val="2"/>
            <w:vAlign w:val="bottom"/>
          </w:tcPr>
          <w:p w:rsidR="00925F66" w:rsidRDefault="00925F66" w:rsidP="00296FCD">
            <w:r>
              <w:rPr>
                <w:noProof/>
                <w:lang w:eastAsia="de-AT"/>
              </w:rPr>
              <w:drawing>
                <wp:inline distT="0" distB="0" distL="0" distR="0" wp14:anchorId="3246119B" wp14:editId="451E3502">
                  <wp:extent cx="647700" cy="616857"/>
                  <wp:effectExtent l="0" t="0" r="0" b="0"/>
                  <wp:docPr id="3" name="Grafik 3" descr="C:\Users\tom\AppData\Local\Microsoft\Windows\INetCache\Content.Word\Bild_Zeilenumbru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m\AppData\Local\Microsoft\Windows\INetCache\Content.Word\Bild_Zeilenumbru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473" cy="62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gridSpan w:val="2"/>
            <w:vAlign w:val="center"/>
          </w:tcPr>
          <w:p w:rsidR="00925F66" w:rsidRDefault="00925F66" w:rsidP="001D6C69">
            <w:r>
              <w:t xml:space="preserve">Sobald ein Bild (oder ein anderes graphisches Objekt) eingefügt wurde, </w:t>
            </w:r>
            <w:r>
              <w:br/>
              <w:t xml:space="preserve">erscheint ein Register mit </w:t>
            </w:r>
            <w:r w:rsidRPr="006E2BA9">
              <w:rPr>
                <w:b/>
              </w:rPr>
              <w:t>'Bildtools Format'</w:t>
            </w:r>
            <w:r>
              <w:t xml:space="preserve">. Über den Zeilenumbruch </w:t>
            </w:r>
            <w:r>
              <w:br/>
              <w:t>bestimmt man, wie das Objekt sich zum Text verhält!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after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50970550" wp14:editId="4CB3A7D3">
                  <wp:extent cx="501650" cy="431800"/>
                  <wp:effectExtent l="0" t="0" r="0" b="6350"/>
                  <wp:docPr id="5" name="Grafik 5" descr="C:\Users\tom\AppData\Local\Microsoft\Windows\INetCache\Content.Word\Bild_Zeilenumbruch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C:\Users\tom\AppData\Local\Microsoft\Windows\INetCache\Content.Word\Bild_Zeilenumbruch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296FCD">
            <w:pPr>
              <w:spacing w:after="60"/>
              <w:rPr>
                <w:b/>
                <w:i/>
              </w:rPr>
            </w:pPr>
            <w:r w:rsidRPr="00925F66">
              <w:rPr>
                <w:b/>
                <w:i/>
              </w:rPr>
              <w:t>Mit Text in Zeile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296FCD">
            <w:pPr>
              <w:spacing w:after="60"/>
              <w:rPr>
                <w:i/>
                <w:sz w:val="20"/>
              </w:rPr>
            </w:pPr>
            <w:r w:rsidRPr="00296FCD">
              <w:rPr>
                <w:sz w:val="20"/>
              </w:rPr>
              <w:t>ist der Textumbruch, mit dem das Bild standardmäßig eingefügt wird. Das Bild befindet sich hier ähnlich wie ein Buchstabe im Text.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before="60" w:after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428FB05E" wp14:editId="1D6DCE02">
                  <wp:extent cx="495300" cy="431800"/>
                  <wp:effectExtent l="0" t="0" r="0" b="6350"/>
                  <wp:docPr id="6" name="Grafik 6" descr="C:\Users\tom\AppData\Local\Microsoft\Windows\INetCache\Content.Word\Bild_Zeilenumbruch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C:\Users\tom\AppData\Local\Microsoft\Windows\INetCache\Content.Word\Bild_Zeilenumbruch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925F66">
            <w:pPr>
              <w:spacing w:before="60" w:after="60"/>
              <w:rPr>
                <w:b/>
                <w:i/>
              </w:rPr>
            </w:pPr>
            <w:r w:rsidRPr="00925F66">
              <w:rPr>
                <w:b/>
                <w:i/>
              </w:rPr>
              <w:t>Quadrat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925F66">
            <w:pPr>
              <w:spacing w:before="60" w:after="60"/>
              <w:rPr>
                <w:i/>
                <w:sz w:val="20"/>
              </w:rPr>
            </w:pPr>
            <w:r w:rsidRPr="00296FCD">
              <w:rPr>
                <w:sz w:val="20"/>
              </w:rPr>
              <w:t>schafft eine rechteckige Textaussparung, in der sich das Bild b</w:t>
            </w:r>
            <w:r w:rsidRPr="00296FCD">
              <w:rPr>
                <w:sz w:val="20"/>
              </w:rPr>
              <w:t>e</w:t>
            </w:r>
            <w:r w:rsidRPr="00296FCD">
              <w:rPr>
                <w:sz w:val="20"/>
              </w:rPr>
              <w:t xml:space="preserve">findet. 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before="60" w:after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67A964AE" wp14:editId="688852E1">
                  <wp:extent cx="501650" cy="431800"/>
                  <wp:effectExtent l="0" t="0" r="0" b="6350"/>
                  <wp:docPr id="9" name="Grafik 9" descr="C:\Users\tom\AppData\Local\Microsoft\Windows\INetCache\Content.Word\Bild_Zeilenumbruch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C:\Users\tom\AppData\Local\Microsoft\Windows\INetCache\Content.Word\Bild_Zeilenumbruch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925F66">
            <w:pPr>
              <w:spacing w:before="60" w:after="60"/>
              <w:rPr>
                <w:b/>
                <w:i/>
              </w:rPr>
            </w:pPr>
            <w:r w:rsidRPr="00925F66">
              <w:rPr>
                <w:b/>
                <w:i/>
              </w:rPr>
              <w:t>Passend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925F66">
            <w:pPr>
              <w:spacing w:before="60" w:after="60"/>
              <w:rPr>
                <w:i/>
                <w:sz w:val="20"/>
              </w:rPr>
            </w:pPr>
            <w:r w:rsidRPr="00296FCD">
              <w:rPr>
                <w:sz w:val="20"/>
              </w:rPr>
              <w:t xml:space="preserve">Unter </w:t>
            </w:r>
            <w:r w:rsidRPr="00296FCD">
              <w:rPr>
                <w:rStyle w:val="Fett"/>
                <w:sz w:val="20"/>
              </w:rPr>
              <w:t>„Passend“</w:t>
            </w:r>
            <w:r w:rsidRPr="00296FCD">
              <w:rPr>
                <w:sz w:val="20"/>
              </w:rPr>
              <w:t xml:space="preserve"> läuft der Text mit wenig Abstand genau um das Bild herum. Wurde das Bild beispielsweise schräg gedreht, wird jede einzelne Zeile an das Bild angepasst.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before="60" w:after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062DEDC7" wp14:editId="2B079747">
                  <wp:extent cx="501650" cy="431800"/>
                  <wp:effectExtent l="0" t="0" r="0" b="6350"/>
                  <wp:docPr id="10" name="Grafik 10" descr="C:\Users\tom\AppData\Local\Microsoft\Windows\INetCache\Content.Word\Bild_Zeilenumbruch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C:\Users\tom\AppData\Local\Microsoft\Windows\INetCache\Content.Word\Bild_Zeilenumbruch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925F66">
            <w:pPr>
              <w:spacing w:before="60" w:after="60"/>
              <w:rPr>
                <w:b/>
                <w:i/>
              </w:rPr>
            </w:pPr>
            <w:r w:rsidRPr="00925F66">
              <w:rPr>
                <w:b/>
                <w:i/>
              </w:rPr>
              <w:t>Transparent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925F66">
            <w:pPr>
              <w:spacing w:before="60" w:after="60"/>
              <w:rPr>
                <w:i/>
                <w:sz w:val="20"/>
              </w:rPr>
            </w:pPr>
            <w:r w:rsidRPr="00296FCD">
              <w:rPr>
                <w:sz w:val="20"/>
              </w:rPr>
              <w:t>bedeutet, dass transparente Flächen des Bildes ignoriert werden und sich der Text, ähnlich wie unter „Passend“, an die sichtbaren Bildflächen anpasst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before="60" w:after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72F67AD0" wp14:editId="74D269FB">
                  <wp:extent cx="501650" cy="431800"/>
                  <wp:effectExtent l="0" t="0" r="0" b="6350"/>
                  <wp:docPr id="11" name="Grafik 11" descr="C:\Users\tom\AppData\Local\Microsoft\Windows\INetCache\Content.Word\Bild_Zeilenumbruch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C:\Users\tom\AppData\Local\Microsoft\Windows\INetCache\Content.Word\Bild_Zeilenumbruch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925F66">
            <w:pPr>
              <w:spacing w:before="60" w:after="60"/>
              <w:rPr>
                <w:b/>
                <w:i/>
              </w:rPr>
            </w:pPr>
            <w:r w:rsidRPr="00925F66">
              <w:rPr>
                <w:b/>
                <w:i/>
              </w:rPr>
              <w:t>Oben und Unten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925F66">
            <w:pPr>
              <w:spacing w:before="60" w:after="60"/>
              <w:rPr>
                <w:i/>
                <w:sz w:val="20"/>
              </w:rPr>
            </w:pPr>
            <w:r w:rsidRPr="00296FCD">
              <w:rPr>
                <w:sz w:val="20"/>
              </w:rPr>
              <w:t>Das Bild wird genau zwischen zwei Zeilen eingepasst.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before="60" w:after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38467BCE" wp14:editId="030861C2">
                  <wp:extent cx="501650" cy="431800"/>
                  <wp:effectExtent l="0" t="0" r="0" b="6350"/>
                  <wp:docPr id="12" name="Grafik 12" descr="C:\Users\tom\AppData\Local\Microsoft\Windows\INetCache\Content.Word\Bild_Zeilenumbruch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C:\Users\tom\AppData\Local\Microsoft\Windows\INetCache\Content.Word\Bild_Zeilenumbruch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925F66">
            <w:pPr>
              <w:spacing w:before="60" w:after="60"/>
              <w:rPr>
                <w:b/>
                <w:i/>
              </w:rPr>
            </w:pPr>
            <w:r w:rsidRPr="00925F66">
              <w:rPr>
                <w:b/>
                <w:i/>
              </w:rPr>
              <w:t>Hinter den Text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925F66">
            <w:pPr>
              <w:spacing w:before="60" w:after="60"/>
              <w:rPr>
                <w:i/>
                <w:sz w:val="20"/>
              </w:rPr>
            </w:pPr>
            <w:r w:rsidRPr="00296FCD">
              <w:rPr>
                <w:sz w:val="20"/>
              </w:rPr>
              <w:t>schafft bei blassen Bildfarben die Möglichkeit eine Art Wasserze</w:t>
            </w:r>
            <w:r w:rsidRPr="00296FCD">
              <w:rPr>
                <w:sz w:val="20"/>
              </w:rPr>
              <w:t>i</w:t>
            </w:r>
            <w:r w:rsidRPr="00296FCD">
              <w:rPr>
                <w:sz w:val="20"/>
              </w:rPr>
              <w:t>chen oder ein Briefpapier zu erstellen.</w:t>
            </w:r>
          </w:p>
        </w:tc>
      </w:tr>
      <w:tr w:rsidR="00296FCD" w:rsidTr="00296FCD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1006" w:type="dxa"/>
            <w:shd w:val="clear" w:color="auto" w:fill="F2F2F2" w:themeFill="background1" w:themeFillShade="F2"/>
          </w:tcPr>
          <w:p w:rsidR="00296FCD" w:rsidRDefault="00296FCD" w:rsidP="00296FCD">
            <w:pPr>
              <w:spacing w:before="60"/>
              <w:jc w:val="right"/>
              <w:rPr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1205BCE2" wp14:editId="012BF602">
                  <wp:extent cx="501650" cy="431800"/>
                  <wp:effectExtent l="0" t="0" r="0" b="6350"/>
                  <wp:docPr id="14" name="Grafik 14" descr="C:\Users\tom\AppData\Local\Microsoft\Windows\INetCache\Content.Word\Bild_Zeilenumbruch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C:\Users\tom\AppData\Local\Microsoft\Windows\INetCache\Content.Word\Bild_Zeilenumbruch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  <w:gridSpan w:val="2"/>
            <w:shd w:val="clear" w:color="auto" w:fill="F2F2F2" w:themeFill="background1" w:themeFillShade="F2"/>
          </w:tcPr>
          <w:p w:rsidR="00296FCD" w:rsidRPr="00925F66" w:rsidRDefault="00296FCD" w:rsidP="00296FCD">
            <w:pPr>
              <w:spacing w:before="60"/>
              <w:rPr>
                <w:b/>
                <w:i/>
              </w:rPr>
            </w:pPr>
            <w:r w:rsidRPr="00925F66">
              <w:rPr>
                <w:b/>
                <w:i/>
              </w:rPr>
              <w:t>Vor den Text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:rsidR="00296FCD" w:rsidRPr="00296FCD" w:rsidRDefault="00296FCD" w:rsidP="00296FCD">
            <w:pPr>
              <w:spacing w:before="60"/>
              <w:rPr>
                <w:i/>
                <w:sz w:val="20"/>
              </w:rPr>
            </w:pPr>
            <w:r w:rsidRPr="00296FCD">
              <w:rPr>
                <w:i/>
                <w:sz w:val="20"/>
              </w:rPr>
              <w:t xml:space="preserve">Das Bild wird über den Text gelegt. </w:t>
            </w:r>
            <w:r w:rsidRPr="00296FCD">
              <w:rPr>
                <w:sz w:val="20"/>
              </w:rPr>
              <w:t>macht eigentlich nur bei sp</w:t>
            </w:r>
            <w:r w:rsidRPr="00296FCD">
              <w:rPr>
                <w:sz w:val="20"/>
              </w:rPr>
              <w:t>e</w:t>
            </w:r>
            <w:r w:rsidRPr="00296FCD">
              <w:rPr>
                <w:sz w:val="20"/>
              </w:rPr>
              <w:t>ziellen Gestaltungen Sinn, beispielsweise wenn der Text im Hi</w:t>
            </w:r>
            <w:r w:rsidRPr="00296FCD">
              <w:rPr>
                <w:sz w:val="20"/>
              </w:rPr>
              <w:t>n</w:t>
            </w:r>
            <w:r w:rsidRPr="00296FCD">
              <w:rPr>
                <w:sz w:val="20"/>
              </w:rPr>
              <w:t>tergrund keine Bedeutung hat.</w:t>
            </w:r>
          </w:p>
        </w:tc>
      </w:tr>
    </w:tbl>
    <w:p w:rsidR="0005069D" w:rsidRDefault="0005069D" w:rsidP="001D6C69">
      <w:pPr>
        <w:spacing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C5249F">
        <w:tc>
          <w:tcPr>
            <w:tcW w:w="886" w:type="dxa"/>
            <w:shd w:val="clear" w:color="auto" w:fill="EEECE1" w:themeFill="background2"/>
          </w:tcPr>
          <w:p w:rsidR="00822C67" w:rsidRDefault="00822C67" w:rsidP="00C5249F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C291564" wp14:editId="2F268315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D42019" w:rsidRDefault="00D42019" w:rsidP="001D6C69">
            <w:pPr>
              <w:spacing w:after="0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Bild, Form und Textfeld einfügen</w:t>
            </w:r>
          </w:p>
          <w:p w:rsidR="00822C67" w:rsidRPr="00C5249F" w:rsidRDefault="00D42019" w:rsidP="001D6C69">
            <w:pPr>
              <w:pStyle w:val="Listenabsatz"/>
              <w:numPr>
                <w:ilvl w:val="0"/>
                <w:numId w:val="23"/>
              </w:numPr>
              <w:spacing w:before="120" w:line="276" w:lineRule="auto"/>
              <w:ind w:left="390"/>
            </w:pPr>
            <w:r w:rsidRPr="00C5249F">
              <w:t>Öffne ein neues Word-Dokument</w:t>
            </w:r>
            <w:r w:rsidR="00C5249F">
              <w:t xml:space="preserve"> und füge Kopf- und Fußzeile hinzu</w:t>
            </w:r>
            <w:r w:rsidRPr="00C5249F">
              <w:t>.</w:t>
            </w:r>
          </w:p>
          <w:p w:rsidR="00D42019" w:rsidRP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 xml:space="preserve">Füge mit   </w:t>
            </w:r>
            <w:r w:rsidRPr="00C5249F">
              <w:rPr>
                <w:rStyle w:val="CodeimText"/>
                <w:b/>
              </w:rPr>
              <w:t xml:space="preserve">=rand(5, 5)  </w:t>
            </w:r>
            <w:r w:rsidRPr="00C5249F">
              <w:t>einen Fülltext ein.</w:t>
            </w:r>
          </w:p>
          <w:p w:rsidR="00C5249F" w:rsidRP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>Ändere das Seitenlayout auf zwei Spalten.</w:t>
            </w:r>
          </w:p>
          <w:p w:rsidR="00C5249F" w:rsidRP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>Füge nun ein Bild aus dem Internet in das Word-Dokument.</w:t>
            </w:r>
          </w:p>
          <w:p w:rsidR="00C5249F" w:rsidRPr="00C5249F" w:rsidRDefault="001D6C69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59264" behindDoc="0" locked="0" layoutInCell="1" allowOverlap="1" wp14:anchorId="41D63856" wp14:editId="523C039F">
                  <wp:simplePos x="0" y="0"/>
                  <wp:positionH relativeFrom="column">
                    <wp:posOffset>1885315</wp:posOffset>
                  </wp:positionH>
                  <wp:positionV relativeFrom="paragraph">
                    <wp:posOffset>87630</wp:posOffset>
                  </wp:positionV>
                  <wp:extent cx="3625850" cy="2338070"/>
                  <wp:effectExtent l="57150" t="57150" r="107950" b="81280"/>
                  <wp:wrapNone/>
                  <wp:docPr id="16" name="Grafik 16" descr="C:\Users\tom\AppData\Local\Skitch\Schnappschuss_013117_120406_P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C:\Users\tom\AppData\Local\Skitch\Schnappschuss_013117_120406_P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0" cy="2338070"/>
                          </a:xfrm>
                          <a:prstGeom prst="flowChartDocumen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249F" w:rsidRPr="00C5249F">
              <w:t>Formatiere das Bild.</w:t>
            </w:r>
          </w:p>
          <w:p w:rsidR="00C5249F" w:rsidRP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 xml:space="preserve">Ändere den </w:t>
            </w:r>
            <w:r w:rsidR="001D6C69">
              <w:br/>
            </w:r>
            <w:r w:rsidRPr="00C5249F">
              <w:t xml:space="preserve">Bild-Zeilenumbruch </w:t>
            </w:r>
            <w:r w:rsidR="001D6C69">
              <w:br/>
            </w:r>
            <w:r w:rsidRPr="00C5249F">
              <w:t>auf: Passend.</w:t>
            </w:r>
          </w:p>
          <w:p w:rsidR="00C5249F" w:rsidRP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 xml:space="preserve">Füge einen Pfeil </w:t>
            </w:r>
            <w:r w:rsidR="001D6C69">
              <w:br/>
            </w:r>
            <w:r w:rsidRPr="00C5249F">
              <w:t>aus den Formen hinzu.</w:t>
            </w:r>
          </w:p>
          <w:p w:rsidR="00C5249F" w:rsidRP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>Füge ein Textfeld hinzu</w:t>
            </w:r>
          </w:p>
          <w:p w:rsidR="00C5249F" w:rsidRDefault="00C5249F" w:rsidP="001D6C69">
            <w:pPr>
              <w:pStyle w:val="Listenabsatz"/>
              <w:numPr>
                <w:ilvl w:val="0"/>
                <w:numId w:val="23"/>
              </w:numPr>
              <w:spacing w:line="276" w:lineRule="auto"/>
              <w:ind w:left="390"/>
            </w:pPr>
            <w:r w:rsidRPr="00C5249F">
              <w:t xml:space="preserve">Speichere dein </w:t>
            </w:r>
            <w:r w:rsidR="001D6C69">
              <w:br/>
            </w:r>
            <w:r w:rsidRPr="00C5249F">
              <w:t>Dokument.</w:t>
            </w:r>
          </w:p>
        </w:tc>
      </w:tr>
    </w:tbl>
    <w:p w:rsidR="00822C67" w:rsidRDefault="00822C67" w:rsidP="00C5249F">
      <w:bookmarkStart w:id="0" w:name="_GoBack"/>
      <w:bookmarkEnd w:id="0"/>
    </w:p>
    <w:sectPr w:rsidR="00822C67" w:rsidSect="001D6C69">
      <w:headerReference w:type="default" r:id="rId20"/>
      <w:footerReference w:type="default" r:id="rId21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B1" w:rsidRDefault="007936B1" w:rsidP="00822C67">
      <w:r>
        <w:separator/>
      </w:r>
    </w:p>
  </w:endnote>
  <w:endnote w:type="continuationSeparator" w:id="0">
    <w:p w:rsidR="007936B1" w:rsidRDefault="007936B1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26" w:rsidRPr="001D6C69" w:rsidRDefault="001D6C69" w:rsidP="001D6C69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B1" w:rsidRDefault="007936B1" w:rsidP="00822C67">
      <w:r>
        <w:separator/>
      </w:r>
    </w:p>
  </w:footnote>
  <w:footnote w:type="continuationSeparator" w:id="0">
    <w:p w:rsidR="007936B1" w:rsidRDefault="007936B1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26" w:rsidRPr="00F235D2" w:rsidRDefault="00EE3226" w:rsidP="00EE3226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4B7"/>
    <w:multiLevelType w:val="hybridMultilevel"/>
    <w:tmpl w:val="19D0AEA0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7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5"/>
  </w:num>
  <w:num w:numId="13">
    <w:abstractNumId w:val="3"/>
  </w:num>
  <w:num w:numId="14">
    <w:abstractNumId w:val="14"/>
  </w:num>
  <w:num w:numId="15">
    <w:abstractNumId w:val="19"/>
  </w:num>
  <w:num w:numId="16">
    <w:abstractNumId w:val="12"/>
  </w:num>
  <w:num w:numId="17">
    <w:abstractNumId w:val="6"/>
  </w:num>
  <w:num w:numId="18">
    <w:abstractNumId w:val="22"/>
  </w:num>
  <w:num w:numId="19">
    <w:abstractNumId w:val="8"/>
  </w:num>
  <w:num w:numId="20">
    <w:abstractNumId w:val="17"/>
  </w:num>
  <w:num w:numId="21">
    <w:abstractNumId w:val="1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9D"/>
    <w:rsid w:val="000019E2"/>
    <w:rsid w:val="00002B7C"/>
    <w:rsid w:val="00010646"/>
    <w:rsid w:val="0002328F"/>
    <w:rsid w:val="00037986"/>
    <w:rsid w:val="000468BA"/>
    <w:rsid w:val="00046D0E"/>
    <w:rsid w:val="0005069D"/>
    <w:rsid w:val="00064E24"/>
    <w:rsid w:val="00067288"/>
    <w:rsid w:val="00083A02"/>
    <w:rsid w:val="00087114"/>
    <w:rsid w:val="00095884"/>
    <w:rsid w:val="000A5114"/>
    <w:rsid w:val="000A7373"/>
    <w:rsid w:val="000B41BD"/>
    <w:rsid w:val="000D2CEF"/>
    <w:rsid w:val="000D31C5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D6C69"/>
    <w:rsid w:val="001E57E4"/>
    <w:rsid w:val="001F6A8C"/>
    <w:rsid w:val="00225FEF"/>
    <w:rsid w:val="0026124B"/>
    <w:rsid w:val="002709E4"/>
    <w:rsid w:val="00274571"/>
    <w:rsid w:val="002946FF"/>
    <w:rsid w:val="00296A4A"/>
    <w:rsid w:val="00296FCD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65BC4"/>
    <w:rsid w:val="0038265F"/>
    <w:rsid w:val="003A1127"/>
    <w:rsid w:val="003B1114"/>
    <w:rsid w:val="003D17D1"/>
    <w:rsid w:val="003D262A"/>
    <w:rsid w:val="003D382D"/>
    <w:rsid w:val="003D4BD7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5BD9"/>
    <w:rsid w:val="00597AEC"/>
    <w:rsid w:val="005A35DA"/>
    <w:rsid w:val="005B19B3"/>
    <w:rsid w:val="005E0279"/>
    <w:rsid w:val="00600AC8"/>
    <w:rsid w:val="006132DC"/>
    <w:rsid w:val="00632660"/>
    <w:rsid w:val="00634E4E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6E2BA9"/>
    <w:rsid w:val="007026C4"/>
    <w:rsid w:val="007135B1"/>
    <w:rsid w:val="00745B45"/>
    <w:rsid w:val="00747939"/>
    <w:rsid w:val="00760D91"/>
    <w:rsid w:val="00771EF6"/>
    <w:rsid w:val="00773831"/>
    <w:rsid w:val="00786A26"/>
    <w:rsid w:val="007936B1"/>
    <w:rsid w:val="007C3C43"/>
    <w:rsid w:val="007D70DB"/>
    <w:rsid w:val="007E322E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9631F"/>
    <w:rsid w:val="008A74DD"/>
    <w:rsid w:val="008B52BA"/>
    <w:rsid w:val="008E0322"/>
    <w:rsid w:val="008E34E1"/>
    <w:rsid w:val="00925F66"/>
    <w:rsid w:val="009354EE"/>
    <w:rsid w:val="00945882"/>
    <w:rsid w:val="00946916"/>
    <w:rsid w:val="00954033"/>
    <w:rsid w:val="009729FD"/>
    <w:rsid w:val="009B0892"/>
    <w:rsid w:val="009D2CCB"/>
    <w:rsid w:val="009F11DD"/>
    <w:rsid w:val="00A24DBE"/>
    <w:rsid w:val="00A70875"/>
    <w:rsid w:val="00A94CCC"/>
    <w:rsid w:val="00AC1B38"/>
    <w:rsid w:val="00AC7A6D"/>
    <w:rsid w:val="00B0407D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249F"/>
    <w:rsid w:val="00C54009"/>
    <w:rsid w:val="00C56764"/>
    <w:rsid w:val="00C66946"/>
    <w:rsid w:val="00C80690"/>
    <w:rsid w:val="00C87B3B"/>
    <w:rsid w:val="00C93F70"/>
    <w:rsid w:val="00C97EE2"/>
    <w:rsid w:val="00CB1233"/>
    <w:rsid w:val="00CB7056"/>
    <w:rsid w:val="00CC62E7"/>
    <w:rsid w:val="00CD2313"/>
    <w:rsid w:val="00D045A3"/>
    <w:rsid w:val="00D31527"/>
    <w:rsid w:val="00D34071"/>
    <w:rsid w:val="00D42019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D4AAB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3226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1DBE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  <w:style w:type="character" w:styleId="Fett">
    <w:name w:val="Strong"/>
    <w:basedOn w:val="Absatz-Standardschriftart"/>
    <w:uiPriority w:val="22"/>
    <w:qFormat/>
    <w:rsid w:val="00296F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  <w:style w:type="character" w:styleId="Fett">
    <w:name w:val="Strong"/>
    <w:basedOn w:val="Absatz-Standardschriftart"/>
    <w:uiPriority w:val="22"/>
    <w:qFormat/>
    <w:rsid w:val="00296F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CARITAS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27AEA2-F4F7-4933-AED8-558BA81D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239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1745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5</cp:revision>
  <cp:lastPrinted>2019-10-04T15:21:00Z</cp:lastPrinted>
  <dcterms:created xsi:type="dcterms:W3CDTF">2017-01-31T10:09:00Z</dcterms:created>
  <dcterms:modified xsi:type="dcterms:W3CDTF">2019-10-04T15:21:00Z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