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1A2E58" w:rsidTr="00295227">
        <w:tc>
          <w:tcPr>
            <w:tcW w:w="1135" w:type="dxa"/>
            <w:shd w:val="clear" w:color="auto" w:fill="0070C0"/>
          </w:tcPr>
          <w:p w:rsidR="001A2E58" w:rsidRPr="00F235D2" w:rsidRDefault="001A2E58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4.2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1A2E58" w:rsidRDefault="001A2E58" w:rsidP="00295227">
            <w:pPr>
              <w:spacing w:before="100" w:after="100"/>
            </w:pPr>
            <w:r>
              <w:rPr>
                <w:b/>
                <w:sz w:val="28"/>
              </w:rPr>
              <w:t>Lebenslauf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1A2E58" w:rsidRDefault="001A2E58" w:rsidP="001A2E58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42</w:t>
            </w:r>
            <w:r w:rsidRPr="00E20D7B">
              <w:rPr>
                <w:sz w:val="18"/>
              </w:rPr>
              <w:br/>
            </w:r>
          </w:p>
        </w:tc>
      </w:tr>
    </w:tbl>
    <w:p w:rsidR="001A2E58" w:rsidRPr="001A2E58" w:rsidRDefault="001A2E58" w:rsidP="001A2E58">
      <w:pPr>
        <w:spacing w:before="0" w:after="0"/>
      </w:pPr>
    </w:p>
    <w:p w:rsidR="00822C67" w:rsidRPr="00822C67" w:rsidRDefault="00A53C2A" w:rsidP="001A2E58">
      <w:pPr>
        <w:pStyle w:val="Einleitungstext"/>
        <w:spacing w:before="0" w:after="0"/>
      </w:pPr>
      <w:r>
        <w:t>Der Lebenslauf (oder Curriculum Vitae) listet schriftlich die Daten einer Person auf und ist eine wichtige Beilage zu Bewerbungen.</w:t>
      </w:r>
    </w:p>
    <w:p w:rsidR="00822C67" w:rsidRDefault="00822C67" w:rsidP="00AA4AA5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A53C2A" w:rsidTr="00AA4AA5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A53C2A" w:rsidRDefault="00A53C2A" w:rsidP="000E7591">
            <w:pPr>
              <w:spacing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E018E04" wp14:editId="3CB20206">
                  <wp:extent cx="355600" cy="355600"/>
                  <wp:effectExtent l="0" t="0" r="6350" b="635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A53C2A" w:rsidRPr="00AA4AA5" w:rsidRDefault="00A53C2A" w:rsidP="000E7591">
            <w:pPr>
              <w:spacing w:before="360" w:after="60"/>
            </w:pPr>
            <w:r w:rsidRPr="00AA4AA5">
              <w:t xml:space="preserve">Folgende Elemente </w:t>
            </w:r>
            <w:r w:rsidR="009F7B1E" w:rsidRPr="00AA4AA5">
              <w:t>sollten</w:t>
            </w:r>
            <w:r w:rsidRPr="00AA4AA5">
              <w:t xml:space="preserve"> auf jedem Lebenslauf vorhanden sein:</w:t>
            </w:r>
          </w:p>
          <w:p w:rsidR="00A53C2A" w:rsidRPr="009F7B1E" w:rsidRDefault="00A53C2A" w:rsidP="00AA4AA5">
            <w:pPr>
              <w:spacing w:after="60"/>
              <w:rPr>
                <w:b/>
                <w:u w:val="single"/>
              </w:rPr>
            </w:pPr>
            <w:r w:rsidRPr="009F7B1E">
              <w:rPr>
                <w:b/>
                <w:u w:val="single"/>
              </w:rPr>
              <w:t>Persönliche Daten</w:t>
            </w:r>
          </w:p>
          <w:p w:rsidR="009F7B1E" w:rsidRDefault="00AA4AA5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A53C2A">
              <w:rPr>
                <w:i/>
              </w:rPr>
              <w:t>Vor- und Nachname, Geburtsdatum und G</w:t>
            </w:r>
            <w:r>
              <w:rPr>
                <w:i/>
              </w:rPr>
              <w:t xml:space="preserve">eburtsort, Staatsangehörigkeit, </w:t>
            </w:r>
            <w:r w:rsidR="00671E36">
              <w:rPr>
                <w:i/>
              </w:rPr>
              <w:br/>
            </w:r>
            <w:r w:rsidR="00A53C2A" w:rsidRPr="009F7B1E">
              <w:rPr>
                <w:i/>
              </w:rPr>
              <w:t>Familien</w:t>
            </w:r>
            <w:r w:rsidR="009F7B1E" w:rsidRPr="009F7B1E">
              <w:rPr>
                <w:i/>
              </w:rPr>
              <w:t>stand</w:t>
            </w:r>
            <w:r w:rsidR="009F7B1E">
              <w:rPr>
                <w:i/>
              </w:rPr>
              <w:t xml:space="preserve">, </w:t>
            </w:r>
            <w:r w:rsidR="00A53C2A">
              <w:rPr>
                <w:i/>
              </w:rPr>
              <w:t>Titel oder Akademischer Grad</w:t>
            </w:r>
          </w:p>
          <w:p w:rsidR="00AA4AA5" w:rsidRPr="00AA4AA5" w:rsidRDefault="00AA4AA5" w:rsidP="00AA4AA5">
            <w:pPr>
              <w:spacing w:before="120" w:after="60"/>
              <w:ind w:left="317" w:hanging="317"/>
              <w:rPr>
                <w:b/>
                <w:u w:val="single"/>
              </w:rPr>
            </w:pPr>
            <w:r w:rsidRPr="00AA4AA5">
              <w:rPr>
                <w:b/>
                <w:u w:val="single"/>
              </w:rPr>
              <w:t>Kontaktdaten</w:t>
            </w:r>
          </w:p>
          <w:p w:rsidR="00AA4AA5" w:rsidRDefault="00AA4AA5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ab/>
              <w:t>Adresse (Straße, Postleitzahl, Ort), Telefonnummer, E-Mail-Adresse</w:t>
            </w:r>
          </w:p>
          <w:p w:rsidR="00A53C2A" w:rsidRDefault="009F7B1E" w:rsidP="00AA4AA5">
            <w:pPr>
              <w:spacing w:before="120" w:after="60"/>
              <w:ind w:left="317" w:hanging="317"/>
              <w:rPr>
                <w:i/>
              </w:rPr>
            </w:pPr>
            <w:r w:rsidRPr="009F7B1E">
              <w:rPr>
                <w:b/>
                <w:u w:val="single"/>
              </w:rPr>
              <w:t>Berufserfahrung</w:t>
            </w:r>
          </w:p>
          <w:p w:rsidR="009F7B1E" w:rsidRPr="00AA4AA5" w:rsidRDefault="00AA4AA5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9F7B1E" w:rsidRPr="00AA4AA5">
              <w:rPr>
                <w:i/>
              </w:rPr>
              <w:t>Zeitraum von – bis</w:t>
            </w:r>
            <w:r w:rsidRPr="00AA4AA5">
              <w:rPr>
                <w:i/>
              </w:rPr>
              <w:t xml:space="preserve">, </w:t>
            </w:r>
            <w:r w:rsidR="009F7B1E" w:rsidRPr="00AA4AA5">
              <w:rPr>
                <w:i/>
              </w:rPr>
              <w:t>Arbeitgeber: Name und Adresse</w:t>
            </w:r>
            <w:r w:rsidRPr="00AA4AA5">
              <w:rPr>
                <w:i/>
              </w:rPr>
              <w:t xml:space="preserve">, </w:t>
            </w:r>
            <w:r w:rsidR="00CF7022">
              <w:rPr>
                <w:i/>
              </w:rPr>
              <w:br/>
            </w:r>
            <w:r w:rsidR="009F7B1E" w:rsidRPr="00AA4AA5">
              <w:rPr>
                <w:i/>
              </w:rPr>
              <w:t xml:space="preserve">Tätigkeit: </w:t>
            </w:r>
            <w:r w:rsidR="009F7B1E" w:rsidRPr="00CF7022">
              <w:rPr>
                <w:rFonts w:ascii="Courier New" w:hAnsi="Courier New" w:cs="Courier New"/>
              </w:rPr>
              <w:t>z. B. Lagerarbeit</w:t>
            </w:r>
          </w:p>
          <w:p w:rsidR="009F7B1E" w:rsidRDefault="009F7B1E" w:rsidP="00C01350">
            <w:pPr>
              <w:spacing w:before="120" w:after="60"/>
              <w:ind w:left="317" w:hanging="317"/>
              <w:rPr>
                <w:i/>
              </w:rPr>
            </w:pPr>
            <w:r w:rsidRPr="009F7B1E">
              <w:rPr>
                <w:b/>
                <w:u w:val="single"/>
              </w:rPr>
              <w:t>Ausbildungen</w:t>
            </w:r>
          </w:p>
          <w:p w:rsidR="009F7B1E" w:rsidRDefault="00AA4AA5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9F7B1E" w:rsidRPr="00AA4AA5">
              <w:rPr>
                <w:i/>
              </w:rPr>
              <w:t>Zeitraum von – bis und der Name der Bildungseinrichtung</w:t>
            </w:r>
            <w:r>
              <w:rPr>
                <w:i/>
              </w:rPr>
              <w:t xml:space="preserve">, </w:t>
            </w:r>
            <w:r w:rsidR="00CF7022">
              <w:rPr>
                <w:i/>
              </w:rPr>
              <w:br/>
            </w:r>
            <w:r w:rsidR="009F7B1E" w:rsidRPr="00AA4AA5">
              <w:rPr>
                <w:i/>
              </w:rPr>
              <w:t>sonstige Ausbildungen</w:t>
            </w:r>
          </w:p>
          <w:p w:rsidR="00671E36" w:rsidRDefault="00671E36" w:rsidP="00671E36">
            <w:pPr>
              <w:spacing w:before="120" w:after="60"/>
              <w:ind w:left="317" w:hanging="317"/>
              <w:rPr>
                <w:b/>
                <w:u w:val="single"/>
              </w:rPr>
            </w:pPr>
            <w:r w:rsidRPr="009F7B1E">
              <w:rPr>
                <w:b/>
                <w:u w:val="single"/>
              </w:rPr>
              <w:t>Persönliche Fähigkeiten und Kompetenzen</w:t>
            </w:r>
          </w:p>
          <w:p w:rsidR="00671E36" w:rsidRPr="00CF7022" w:rsidRDefault="00671E36" w:rsidP="00671E36">
            <w:pPr>
              <w:spacing w:before="60" w:after="60"/>
              <w:ind w:left="317" w:hanging="317"/>
              <w:rPr>
                <w:rFonts w:ascii="Courier New" w:hAnsi="Courier New" w:cs="Courier New"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Pr="00CF7022">
              <w:rPr>
                <w:rFonts w:ascii="Courier New" w:hAnsi="Courier New" w:cs="Courier New"/>
              </w:rPr>
              <w:t>z. B. EDV-Kenntnisse, Führerscheine, usw.</w:t>
            </w:r>
          </w:p>
          <w:p w:rsidR="009F7B1E" w:rsidRDefault="00170455" w:rsidP="00C01350">
            <w:pPr>
              <w:spacing w:before="120" w:after="60"/>
              <w:ind w:left="317" w:hanging="317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anchor distT="0" distB="0" distL="114300" distR="114300" simplePos="0" relativeHeight="251658240" behindDoc="0" locked="0" layoutInCell="1" allowOverlap="1" wp14:anchorId="218687F4" wp14:editId="411A6884">
                  <wp:simplePos x="0" y="0"/>
                  <wp:positionH relativeFrom="column">
                    <wp:posOffset>1535430</wp:posOffset>
                  </wp:positionH>
                  <wp:positionV relativeFrom="paragraph">
                    <wp:posOffset>15240</wp:posOffset>
                  </wp:positionV>
                  <wp:extent cx="4014470" cy="5669280"/>
                  <wp:effectExtent l="57150" t="57150" r="119380" b="12192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benslauf_ScSh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4470" cy="566928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F7B1E" w:rsidRPr="009F7B1E">
              <w:rPr>
                <w:b/>
                <w:u w:val="single"/>
              </w:rPr>
              <w:t>Fremdsprachen</w:t>
            </w:r>
          </w:p>
          <w:p w:rsidR="009F7B1E" w:rsidRPr="00AA4AA5" w:rsidRDefault="00AA4AA5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9F7B1E" w:rsidRPr="00AA4AA5">
              <w:rPr>
                <w:i/>
              </w:rPr>
              <w:t>Muttersprache</w:t>
            </w:r>
            <w:r w:rsidR="00CF7022">
              <w:rPr>
                <w:i/>
              </w:rPr>
              <w:br/>
            </w:r>
            <w:r w:rsidR="009F7B1E" w:rsidRPr="00AA4AA5">
              <w:rPr>
                <w:i/>
              </w:rPr>
              <w:t xml:space="preserve">Sonstige </w:t>
            </w:r>
            <w:r w:rsidR="001A2E58">
              <w:rPr>
                <w:i/>
              </w:rPr>
              <w:br/>
            </w:r>
            <w:r w:rsidR="009F7B1E" w:rsidRPr="00AA4AA5">
              <w:rPr>
                <w:i/>
              </w:rPr>
              <w:t>Sprachen</w:t>
            </w:r>
            <w:r w:rsidR="001A2E58">
              <w:rPr>
                <w:i/>
              </w:rPr>
              <w:br/>
              <w:t>Angabe mit</w:t>
            </w:r>
            <w:r w:rsidR="001A2E58">
              <w:rPr>
                <w:i/>
              </w:rPr>
              <w:br/>
              <w:t>Sprachniveau</w:t>
            </w:r>
          </w:p>
          <w:p w:rsidR="009F7B1E" w:rsidRDefault="009F7B1E" w:rsidP="00C01350">
            <w:pPr>
              <w:spacing w:before="120" w:after="120"/>
              <w:ind w:left="317" w:hanging="317"/>
              <w:rPr>
                <w:i/>
              </w:rPr>
            </w:pPr>
            <w:r w:rsidRPr="009F7B1E">
              <w:rPr>
                <w:b/>
                <w:u w:val="single"/>
              </w:rPr>
              <w:t>Interessen</w:t>
            </w:r>
          </w:p>
          <w:p w:rsidR="009F7B1E" w:rsidRDefault="00CF7022" w:rsidP="00AA4AA5">
            <w:pPr>
              <w:spacing w:before="60" w:after="60"/>
              <w:ind w:left="317" w:hanging="317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9F7B1E" w:rsidRPr="00AA4AA5">
              <w:rPr>
                <w:i/>
              </w:rPr>
              <w:t>Hobbies</w:t>
            </w:r>
          </w:p>
          <w:p w:rsidR="000E7591" w:rsidRDefault="000E7591" w:rsidP="00AA4AA5">
            <w:pPr>
              <w:spacing w:before="60" w:after="60"/>
              <w:ind w:left="317" w:hanging="317"/>
              <w:rPr>
                <w:i/>
              </w:rPr>
            </w:pPr>
          </w:p>
          <w:p w:rsidR="000E7591" w:rsidRDefault="000E7591" w:rsidP="001A2E58">
            <w:pPr>
              <w:spacing w:before="2280" w:after="60"/>
              <w:rPr>
                <w:i/>
              </w:rPr>
            </w:pPr>
            <w:bookmarkStart w:id="0" w:name="_GoBack"/>
            <w:bookmarkEnd w:id="0"/>
          </w:p>
          <w:p w:rsidR="000E7591" w:rsidRPr="00AA4AA5" w:rsidRDefault="000E7591" w:rsidP="00AA4AA5">
            <w:pPr>
              <w:spacing w:before="60" w:after="60"/>
              <w:ind w:left="317" w:hanging="317"/>
              <w:rPr>
                <w:i/>
              </w:rPr>
            </w:pPr>
          </w:p>
        </w:tc>
      </w:tr>
    </w:tbl>
    <w:p w:rsidR="00AA4AA5" w:rsidRDefault="00AA4AA5" w:rsidP="00822C67"/>
    <w:sectPr w:rsidR="00AA4AA5" w:rsidSect="001A2E58">
      <w:footerReference w:type="default" r:id="rId11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755" w:rsidRDefault="00A17755" w:rsidP="00822C67">
      <w:r>
        <w:separator/>
      </w:r>
    </w:p>
  </w:endnote>
  <w:endnote w:type="continuationSeparator" w:id="0">
    <w:p w:rsidR="00A17755" w:rsidRDefault="00A17755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25E" w:rsidRPr="001A2E58" w:rsidRDefault="001A2E58" w:rsidP="001A2E58">
    <w:pPr>
      <w:pStyle w:val="Fusszeile"/>
      <w:tabs>
        <w:tab w:val="center" w:pos="4395"/>
        <w:tab w:val="right" w:pos="8931"/>
      </w:tabs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755" w:rsidRDefault="00A17755" w:rsidP="00822C67">
      <w:r>
        <w:separator/>
      </w:r>
    </w:p>
  </w:footnote>
  <w:footnote w:type="continuationSeparator" w:id="0">
    <w:p w:rsidR="00A17755" w:rsidRDefault="00A17755" w:rsidP="0082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12FD2"/>
    <w:multiLevelType w:val="hybridMultilevel"/>
    <w:tmpl w:val="B2B8B464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B1E04"/>
    <w:multiLevelType w:val="hybridMultilevel"/>
    <w:tmpl w:val="500AE480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BA71D5"/>
    <w:multiLevelType w:val="hybridMultilevel"/>
    <w:tmpl w:val="8A94B0DC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A71140"/>
    <w:multiLevelType w:val="hybridMultilevel"/>
    <w:tmpl w:val="155A80F6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12"/>
  </w:num>
  <w:num w:numId="7">
    <w:abstractNumId w:val="7"/>
  </w:num>
  <w:num w:numId="8">
    <w:abstractNumId w:val="24"/>
  </w:num>
  <w:num w:numId="9">
    <w:abstractNumId w:val="23"/>
  </w:num>
  <w:num w:numId="10">
    <w:abstractNumId w:val="20"/>
  </w:num>
  <w:num w:numId="11">
    <w:abstractNumId w:val="16"/>
  </w:num>
  <w:num w:numId="12">
    <w:abstractNumId w:val="5"/>
  </w:num>
  <w:num w:numId="13">
    <w:abstractNumId w:val="3"/>
  </w:num>
  <w:num w:numId="14">
    <w:abstractNumId w:val="15"/>
  </w:num>
  <w:num w:numId="15">
    <w:abstractNumId w:val="22"/>
  </w:num>
  <w:num w:numId="16">
    <w:abstractNumId w:val="13"/>
  </w:num>
  <w:num w:numId="17">
    <w:abstractNumId w:val="6"/>
  </w:num>
  <w:num w:numId="18">
    <w:abstractNumId w:val="25"/>
  </w:num>
  <w:num w:numId="19">
    <w:abstractNumId w:val="8"/>
  </w:num>
  <w:num w:numId="20">
    <w:abstractNumId w:val="18"/>
  </w:num>
  <w:num w:numId="21">
    <w:abstractNumId w:val="0"/>
  </w:num>
  <w:num w:numId="22">
    <w:abstractNumId w:val="17"/>
  </w:num>
  <w:num w:numId="23">
    <w:abstractNumId w:val="2"/>
  </w:num>
  <w:num w:numId="24">
    <w:abstractNumId w:val="21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2A"/>
    <w:rsid w:val="000019E2"/>
    <w:rsid w:val="00002B7C"/>
    <w:rsid w:val="00010646"/>
    <w:rsid w:val="0002328F"/>
    <w:rsid w:val="00037986"/>
    <w:rsid w:val="000468BA"/>
    <w:rsid w:val="00046D0E"/>
    <w:rsid w:val="00064E24"/>
    <w:rsid w:val="00067288"/>
    <w:rsid w:val="00087114"/>
    <w:rsid w:val="00095884"/>
    <w:rsid w:val="000A292F"/>
    <w:rsid w:val="000A5114"/>
    <w:rsid w:val="000A7373"/>
    <w:rsid w:val="000B41BD"/>
    <w:rsid w:val="000D2CEF"/>
    <w:rsid w:val="000D31C5"/>
    <w:rsid w:val="000E7591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54D48"/>
    <w:rsid w:val="00160563"/>
    <w:rsid w:val="0016700A"/>
    <w:rsid w:val="00170455"/>
    <w:rsid w:val="00172B5D"/>
    <w:rsid w:val="00176D4E"/>
    <w:rsid w:val="001A2E58"/>
    <w:rsid w:val="001B020E"/>
    <w:rsid w:val="001C0EFC"/>
    <w:rsid w:val="001C4FAE"/>
    <w:rsid w:val="001E57E4"/>
    <w:rsid w:val="001F6A8C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65BC4"/>
    <w:rsid w:val="0038265F"/>
    <w:rsid w:val="003A1127"/>
    <w:rsid w:val="003B1114"/>
    <w:rsid w:val="003D17D1"/>
    <w:rsid w:val="003D262A"/>
    <w:rsid w:val="003D382D"/>
    <w:rsid w:val="003D4BD7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2385"/>
    <w:rsid w:val="004B3C29"/>
    <w:rsid w:val="004B7E80"/>
    <w:rsid w:val="004D2D1C"/>
    <w:rsid w:val="0050125E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C5FDD"/>
    <w:rsid w:val="005E0279"/>
    <w:rsid w:val="00600AC8"/>
    <w:rsid w:val="006132DC"/>
    <w:rsid w:val="00632660"/>
    <w:rsid w:val="00634E4E"/>
    <w:rsid w:val="0065396A"/>
    <w:rsid w:val="00671E36"/>
    <w:rsid w:val="00674D50"/>
    <w:rsid w:val="006755B1"/>
    <w:rsid w:val="00677C06"/>
    <w:rsid w:val="0068595E"/>
    <w:rsid w:val="00693E67"/>
    <w:rsid w:val="00696F77"/>
    <w:rsid w:val="006A07F7"/>
    <w:rsid w:val="006C196D"/>
    <w:rsid w:val="006D641B"/>
    <w:rsid w:val="006E2049"/>
    <w:rsid w:val="007026C4"/>
    <w:rsid w:val="007135B1"/>
    <w:rsid w:val="00745B45"/>
    <w:rsid w:val="00747939"/>
    <w:rsid w:val="00760D91"/>
    <w:rsid w:val="00771EF6"/>
    <w:rsid w:val="00773831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16FBB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9631F"/>
    <w:rsid w:val="008A74DD"/>
    <w:rsid w:val="008B52BA"/>
    <w:rsid w:val="008E0322"/>
    <w:rsid w:val="008E34E1"/>
    <w:rsid w:val="009354EE"/>
    <w:rsid w:val="00945882"/>
    <w:rsid w:val="00946916"/>
    <w:rsid w:val="00954033"/>
    <w:rsid w:val="009729FD"/>
    <w:rsid w:val="009B0892"/>
    <w:rsid w:val="009D2CCB"/>
    <w:rsid w:val="009F11DD"/>
    <w:rsid w:val="009F7B1E"/>
    <w:rsid w:val="00A17755"/>
    <w:rsid w:val="00A24DBE"/>
    <w:rsid w:val="00A53C2A"/>
    <w:rsid w:val="00A70875"/>
    <w:rsid w:val="00A94CCC"/>
    <w:rsid w:val="00AA4AA5"/>
    <w:rsid w:val="00AC1B38"/>
    <w:rsid w:val="00AC7A6D"/>
    <w:rsid w:val="00B0407D"/>
    <w:rsid w:val="00B21B61"/>
    <w:rsid w:val="00B32566"/>
    <w:rsid w:val="00B37384"/>
    <w:rsid w:val="00B457C1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01350"/>
    <w:rsid w:val="00C2373A"/>
    <w:rsid w:val="00C26C1F"/>
    <w:rsid w:val="00C44E34"/>
    <w:rsid w:val="00C54009"/>
    <w:rsid w:val="00C56764"/>
    <w:rsid w:val="00C66946"/>
    <w:rsid w:val="00C80690"/>
    <w:rsid w:val="00C87B3B"/>
    <w:rsid w:val="00C97EE2"/>
    <w:rsid w:val="00CB1233"/>
    <w:rsid w:val="00CB7056"/>
    <w:rsid w:val="00CC62E7"/>
    <w:rsid w:val="00CD2313"/>
    <w:rsid w:val="00CF7022"/>
    <w:rsid w:val="00D045A3"/>
    <w:rsid w:val="00D31527"/>
    <w:rsid w:val="00D34071"/>
    <w:rsid w:val="00D45542"/>
    <w:rsid w:val="00D54E50"/>
    <w:rsid w:val="00D57A43"/>
    <w:rsid w:val="00D66AF8"/>
    <w:rsid w:val="00D71B64"/>
    <w:rsid w:val="00D930B5"/>
    <w:rsid w:val="00D956F3"/>
    <w:rsid w:val="00D95B3C"/>
    <w:rsid w:val="00DA2031"/>
    <w:rsid w:val="00DA4E21"/>
    <w:rsid w:val="00DD302E"/>
    <w:rsid w:val="00DD4AAB"/>
    <w:rsid w:val="00DE550E"/>
    <w:rsid w:val="00E030D6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customStyle="1" w:styleId="tgc">
    <w:name w:val="_tgc"/>
    <w:basedOn w:val="Absatz-Standardschriftart"/>
    <w:rsid w:val="00A53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4326AF"/>
    <w:pPr>
      <w:pBdr>
        <w:top w:val="single" w:sz="4" w:space="1" w:color="D9D9D9" w:themeColor="background1" w:themeShade="D9"/>
      </w:pBdr>
      <w:jc w:val="right"/>
    </w:pPr>
    <w:rPr>
      <w:rFonts w:ascii="Helvetica" w:hAnsi="Helvetica"/>
      <w:color w:val="D9D9D9" w:themeColor="background1" w:themeShade="D9"/>
      <w:sz w:val="16"/>
      <w:szCs w:val="16"/>
      <w:lang w:val="de-AT"/>
    </w:rPr>
  </w:style>
  <w:style w:type="character" w:customStyle="1" w:styleId="tgc">
    <w:name w:val="_tgc"/>
    <w:basedOn w:val="Absatz-Standardschriftart"/>
    <w:rsid w:val="00A53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Word%20Einf&#252;hrung%20CARITAS\ueb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B8952F-9159-4E2C-B68D-ACFB4268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ueben.dotx</Template>
  <TotalTime>0</TotalTime>
  <Pages>1</Pages>
  <Words>111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814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10</cp:revision>
  <cp:lastPrinted>2019-10-04T15:25:00Z</cp:lastPrinted>
  <dcterms:created xsi:type="dcterms:W3CDTF">2017-02-04T15:35:00Z</dcterms:created>
  <dcterms:modified xsi:type="dcterms:W3CDTF">2019-10-04T15:25:00Z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