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B13034" w:rsidTr="00295227">
        <w:tc>
          <w:tcPr>
            <w:tcW w:w="1135" w:type="dxa"/>
            <w:shd w:val="clear" w:color="auto" w:fill="0070C0"/>
          </w:tcPr>
          <w:p w:rsidR="00B13034" w:rsidRPr="00F235D2" w:rsidRDefault="00B13034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5.1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B13034" w:rsidRDefault="00B13034" w:rsidP="00295227">
            <w:pPr>
              <w:spacing w:before="100" w:after="100"/>
            </w:pPr>
            <w:r>
              <w:rPr>
                <w:b/>
                <w:sz w:val="28"/>
              </w:rPr>
              <w:t>Privatbrief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13034" w:rsidRDefault="00B13034" w:rsidP="00B13034">
            <w:pPr>
              <w:spacing w:before="0" w:after="0"/>
              <w:jc w:val="right"/>
            </w:pPr>
            <w:r>
              <w:rPr>
                <w:b/>
                <w:sz w:val="18"/>
              </w:rPr>
              <w:t>wrd05</w:t>
            </w:r>
            <w:r w:rsidRPr="00E20D7B">
              <w:rPr>
                <w:b/>
                <w:sz w:val="18"/>
              </w:rPr>
              <w:t>1</w:t>
            </w:r>
            <w:r w:rsidRPr="00E20D7B">
              <w:rPr>
                <w:sz w:val="18"/>
              </w:rPr>
              <w:br/>
            </w:r>
          </w:p>
        </w:tc>
      </w:tr>
    </w:tbl>
    <w:p w:rsidR="00B13034" w:rsidRPr="00B13034" w:rsidRDefault="00B13034" w:rsidP="00B13034">
      <w:pPr>
        <w:spacing w:before="0" w:after="0"/>
      </w:pPr>
    </w:p>
    <w:p w:rsidR="00822C67" w:rsidRPr="00822C67" w:rsidRDefault="00915392" w:rsidP="00B13034">
      <w:pPr>
        <w:pStyle w:val="Einleitungstext"/>
        <w:spacing w:before="120"/>
      </w:pPr>
      <w:r>
        <w:t>Ein Privatbrief wird von einer Privatperson geschrieben – an eine Privatperson oder an eine Firma.</w:t>
      </w:r>
      <w:r w:rsidR="00231C55">
        <w:t xml:space="preserve"> </w:t>
      </w:r>
      <w:r w:rsidR="00231C55" w:rsidRPr="00231C55">
        <w:rPr>
          <w:b/>
          <w:i w:val="0"/>
        </w:rPr>
        <w:t>Standard-Kuvert DIN C6/5 mit Fenster. (114 x 229 mm)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968"/>
      </w:tblGrid>
      <w:tr w:rsidR="00915392" w:rsidTr="00CE491F">
        <w:tc>
          <w:tcPr>
            <w:tcW w:w="1242" w:type="dxa"/>
          </w:tcPr>
          <w:p w:rsidR="00915392" w:rsidRDefault="00915392" w:rsidP="00CE491F">
            <w:pPr>
              <w:spacing w:before="0" w:after="0"/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4631B076" wp14:editId="7B4B6D64">
                      <wp:extent cx="438150" cy="376555"/>
                      <wp:effectExtent l="76200" t="57150" r="76200" b="99695"/>
                      <wp:docPr id="5" name="Flussdiagramm: Alternativer Prozes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15392" w:rsidRPr="00915392" w:rsidRDefault="00915392" w:rsidP="00915392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 w:rsidRPr="00915392">
                                    <w:rPr>
                                      <w:b/>
                                      <w:sz w:val="3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Flussdiagramm: Alternativer Prozess 5" o:spid="_x0000_s1026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915392" w:rsidRPr="00915392" w:rsidRDefault="00915392" w:rsidP="00915392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 w:rsidRPr="00915392">
                              <w:rPr>
                                <w:b/>
                                <w:sz w:val="34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E02661" w:rsidRPr="00CE491F" w:rsidRDefault="008F4C6F" w:rsidP="00CE491F">
            <w:pPr>
              <w:spacing w:before="100" w:after="120"/>
              <w:rPr>
                <w:sz w:val="20"/>
              </w:rPr>
            </w:pPr>
            <w:r w:rsidRPr="008F4C6F">
              <w:rPr>
                <w:b/>
                <w:sz w:val="24"/>
              </w:rPr>
              <w:t>Absenderfeld</w:t>
            </w:r>
            <w:bookmarkStart w:id="0" w:name="_GoBack"/>
            <w:bookmarkEnd w:id="0"/>
            <w:r>
              <w:br/>
            </w:r>
            <w:r w:rsidRPr="00CE491F">
              <w:rPr>
                <w:sz w:val="20"/>
              </w:rPr>
              <w:t xml:space="preserve">Freie Gestaltung. </w:t>
            </w:r>
            <w:r w:rsidR="00E02661" w:rsidRPr="00CE491F">
              <w:rPr>
                <w:sz w:val="20"/>
              </w:rPr>
              <w:t xml:space="preserve">Als Kopfzeile möglich. </w:t>
            </w:r>
            <w:r w:rsidRPr="00CE491F">
              <w:rPr>
                <w:sz w:val="20"/>
              </w:rPr>
              <w:t xml:space="preserve">Folgende Elemente: </w:t>
            </w:r>
          </w:p>
          <w:p w:rsidR="008F4C6F" w:rsidRPr="00E02661" w:rsidRDefault="008F4C6F" w:rsidP="00B13034">
            <w:pPr>
              <w:spacing w:before="0" w:after="120"/>
              <w:rPr>
                <w:rStyle w:val="CodeimText"/>
              </w:rPr>
            </w:pPr>
            <w:r w:rsidRPr="00E02661">
              <w:rPr>
                <w:rStyle w:val="CodeimText"/>
              </w:rPr>
              <w:t>Vor- und Nachname, Akademische Grade und Titel, Adresse (Straße, PLZ, Ort), Telefonnummer, E-Mail-Adresse</w:t>
            </w:r>
          </w:p>
        </w:tc>
      </w:tr>
      <w:tr w:rsidR="008F4C6F" w:rsidTr="00CE491F">
        <w:tc>
          <w:tcPr>
            <w:tcW w:w="1242" w:type="dxa"/>
          </w:tcPr>
          <w:p w:rsidR="008F4C6F" w:rsidRDefault="008F4C6F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17B0886C" wp14:editId="6A6E4AB5">
                      <wp:extent cx="438150" cy="376555"/>
                      <wp:effectExtent l="76200" t="57150" r="76200" b="99695"/>
                      <wp:docPr id="3" name="Flussdiagramm: Alternativer Prozes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F4C6F" w:rsidRPr="00915392" w:rsidRDefault="008F4C6F" w:rsidP="008F4C6F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3" o:spid="_x0000_s1027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8F4C6F" w:rsidRPr="00915392" w:rsidRDefault="008F4C6F" w:rsidP="008F4C6F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8F4C6F" w:rsidRDefault="008F4C6F" w:rsidP="00CE491F">
            <w:pPr>
              <w:spacing w:before="100" w:after="120"/>
              <w:rPr>
                <w:sz w:val="24"/>
              </w:rPr>
            </w:pPr>
            <w:r>
              <w:rPr>
                <w:b/>
                <w:sz w:val="24"/>
              </w:rPr>
              <w:t>Empfänger</w:t>
            </w:r>
            <w:r>
              <w:rPr>
                <w:b/>
                <w:sz w:val="24"/>
              </w:rPr>
              <w:br/>
            </w:r>
            <w:r w:rsidRPr="00CE491F">
              <w:t>Beginn bei ca. 6 cm vom oberen Papierrand gemessen (Fensterkuvert)</w:t>
            </w:r>
            <w:r w:rsidRPr="00CE491F">
              <w:br/>
              <w:t>maximale Länge: 6 Zeilen</w:t>
            </w:r>
          </w:p>
          <w:p w:rsidR="008F4C6F" w:rsidRPr="008F4C6F" w:rsidRDefault="008F4C6F" w:rsidP="00B13034">
            <w:pPr>
              <w:spacing w:before="100" w:after="120"/>
              <w:rPr>
                <w:sz w:val="24"/>
              </w:rPr>
            </w:pPr>
            <w:r w:rsidRPr="008F4C6F">
              <w:rPr>
                <w:rStyle w:val="CodeimText"/>
              </w:rPr>
              <w:t>Adressfeldanrede (z. B. Firma, Frau oder Herr)</w:t>
            </w:r>
            <w:r w:rsidRPr="008F4C6F">
              <w:rPr>
                <w:rStyle w:val="CodeimText"/>
              </w:rPr>
              <w:br/>
              <w:t>Name/Firmenbezeichnung</w:t>
            </w:r>
            <w:r w:rsidRPr="008F4C6F">
              <w:rPr>
                <w:rStyle w:val="CodeimText"/>
              </w:rPr>
              <w:br/>
              <w:t>Zu Handen (z. H. Frau Müller)</w:t>
            </w:r>
            <w:r w:rsidRPr="008F4C6F">
              <w:rPr>
                <w:rStyle w:val="CodeimText"/>
              </w:rPr>
              <w:br/>
              <w:t>Straße Nr.</w:t>
            </w:r>
            <w:r w:rsidRPr="008F4C6F">
              <w:rPr>
                <w:rStyle w:val="CodeimText"/>
              </w:rPr>
              <w:br/>
              <w:t>PLZ Ort</w:t>
            </w:r>
          </w:p>
        </w:tc>
      </w:tr>
      <w:tr w:rsidR="008F4C6F" w:rsidTr="00CE491F">
        <w:tc>
          <w:tcPr>
            <w:tcW w:w="1242" w:type="dxa"/>
          </w:tcPr>
          <w:p w:rsidR="008F4C6F" w:rsidRDefault="008F4C6F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2434F9CB" wp14:editId="1F5F93C6">
                      <wp:extent cx="438150" cy="376555"/>
                      <wp:effectExtent l="76200" t="57150" r="76200" b="99695"/>
                      <wp:docPr id="4" name="Flussdiagramm: Alternativer Prozes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F4C6F" w:rsidRPr="00915392" w:rsidRDefault="008F4C6F" w:rsidP="008F4C6F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4" o:spid="_x0000_s1028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8F4C6F" w:rsidRPr="00915392" w:rsidRDefault="008F4C6F" w:rsidP="008F4C6F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3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8F4C6F" w:rsidRPr="008F4C6F" w:rsidRDefault="008F4C6F" w:rsidP="00CE491F">
            <w:pPr>
              <w:spacing w:before="100"/>
              <w:rPr>
                <w:sz w:val="24"/>
              </w:rPr>
            </w:pPr>
            <w:r>
              <w:rPr>
                <w:b/>
                <w:sz w:val="24"/>
              </w:rPr>
              <w:t>Datum</w:t>
            </w:r>
            <w:r>
              <w:rPr>
                <w:b/>
                <w:sz w:val="24"/>
              </w:rPr>
              <w:br/>
            </w:r>
            <w:r w:rsidRPr="00CE491F">
              <w:t>rechtsbündig, über der Falzmarke</w:t>
            </w:r>
            <w:r w:rsidRPr="00CE491F">
              <w:br/>
            </w:r>
            <w:r w:rsidRPr="008F4C6F">
              <w:rPr>
                <w:rStyle w:val="CodeimText"/>
              </w:rPr>
              <w:t>Ort, Tag Monat Jahr</w:t>
            </w:r>
          </w:p>
        </w:tc>
      </w:tr>
      <w:tr w:rsidR="008F4C6F" w:rsidTr="00CE491F">
        <w:tc>
          <w:tcPr>
            <w:tcW w:w="1242" w:type="dxa"/>
          </w:tcPr>
          <w:p w:rsidR="008F4C6F" w:rsidRDefault="0034538A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30B4E128" wp14:editId="262E8749">
                      <wp:extent cx="438150" cy="376555"/>
                      <wp:effectExtent l="76200" t="57150" r="76200" b="99695"/>
                      <wp:docPr id="16" name="Flussdiagramm: Alternativer Prozes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4538A" w:rsidRPr="00915392" w:rsidRDefault="0034538A" w:rsidP="008F4C6F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16" o:spid="_x0000_s1029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34538A" w:rsidRPr="00915392" w:rsidRDefault="0034538A" w:rsidP="008F4C6F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4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8F4C6F" w:rsidRDefault="00E02661" w:rsidP="00CE491F">
            <w:pPr>
              <w:spacing w:before="100"/>
              <w:rPr>
                <w:b/>
                <w:sz w:val="24"/>
              </w:rPr>
            </w:pPr>
            <w:r>
              <w:rPr>
                <w:b/>
                <w:sz w:val="24"/>
              </w:rPr>
              <w:t>Falzmarke</w:t>
            </w:r>
            <w:r>
              <w:rPr>
                <w:b/>
                <w:sz w:val="24"/>
              </w:rPr>
              <w:br/>
            </w:r>
            <w:r w:rsidRPr="00CE491F">
              <w:t>Vertikale absolute Position: 10,5 cm</w:t>
            </w:r>
            <w:r w:rsidR="0034538A">
              <w:t>, Verankern (z. B. in der Kopfzeile)</w:t>
            </w:r>
            <w:r w:rsidR="0034538A">
              <w:br/>
              <w:t>Siehe Screenshot</w:t>
            </w:r>
          </w:p>
        </w:tc>
      </w:tr>
      <w:tr w:rsidR="00E02661" w:rsidTr="00CE491F">
        <w:tc>
          <w:tcPr>
            <w:tcW w:w="1242" w:type="dxa"/>
          </w:tcPr>
          <w:p w:rsidR="00E02661" w:rsidRDefault="00E02661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6208C77F" wp14:editId="05DA3406">
                      <wp:extent cx="438150" cy="376555"/>
                      <wp:effectExtent l="76200" t="57150" r="76200" b="99695"/>
                      <wp:docPr id="9" name="Flussdiagramm: Alternativer Prozes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02661" w:rsidRPr="00915392" w:rsidRDefault="00E02661" w:rsidP="00E02661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9" o:spid="_x0000_s1030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E02661" w:rsidRPr="00915392" w:rsidRDefault="00E02661" w:rsidP="00E02661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5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E02661" w:rsidRDefault="00E02661" w:rsidP="00CE491F">
            <w:pPr>
              <w:spacing w:before="100"/>
              <w:rPr>
                <w:b/>
                <w:sz w:val="24"/>
              </w:rPr>
            </w:pPr>
            <w:r>
              <w:rPr>
                <w:b/>
                <w:sz w:val="24"/>
              </w:rPr>
              <w:t>Betreff</w:t>
            </w:r>
            <w:r>
              <w:rPr>
                <w:b/>
                <w:sz w:val="24"/>
              </w:rPr>
              <w:br/>
            </w:r>
            <w:r w:rsidRPr="00CE491F">
              <w:t>Stichwort(e) zum Briefinhalt, wird hervorgehoben, maximal 2 Zeilen</w:t>
            </w:r>
          </w:p>
        </w:tc>
      </w:tr>
      <w:tr w:rsidR="00E02661" w:rsidTr="00CE491F">
        <w:tc>
          <w:tcPr>
            <w:tcW w:w="1242" w:type="dxa"/>
          </w:tcPr>
          <w:p w:rsidR="00E02661" w:rsidRDefault="00E02661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1F0A7856" wp14:editId="6FB750E2">
                      <wp:extent cx="438150" cy="376555"/>
                      <wp:effectExtent l="76200" t="57150" r="76200" b="99695"/>
                      <wp:docPr id="10" name="Flussdiagramm: Alternativer Prozes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02661" w:rsidRPr="00915392" w:rsidRDefault="00E02661" w:rsidP="00E02661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10" o:spid="_x0000_s1031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E02661" w:rsidRPr="00915392" w:rsidRDefault="00E02661" w:rsidP="00E02661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6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E02661" w:rsidRPr="00E02661" w:rsidRDefault="00403AA4" w:rsidP="00CE491F">
            <w:pPr>
              <w:spacing w:before="100"/>
              <w:rPr>
                <w:sz w:val="24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A6DF8A" wp14:editId="2ADAB1A3">
                      <wp:simplePos x="0" y="0"/>
                      <wp:positionH relativeFrom="column">
                        <wp:posOffset>4749800</wp:posOffset>
                      </wp:positionH>
                      <wp:positionV relativeFrom="paragraph">
                        <wp:posOffset>644525</wp:posOffset>
                      </wp:positionV>
                      <wp:extent cx="438150" cy="376555"/>
                      <wp:effectExtent l="76200" t="57150" r="76200" b="99695"/>
                      <wp:wrapNone/>
                      <wp:docPr id="6" name="Flussdiagramm: Alternativer Prozes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F4C6F" w:rsidRPr="00915392" w:rsidRDefault="008F4C6F" w:rsidP="008F4C6F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ussdiagramm: Alternativer Prozess 6" o:spid="_x0000_s1032" type="#_x0000_t176" style="position:absolute;margin-left:374pt;margin-top:50.75pt;width:34.5pt;height:2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8F4C6F" w:rsidRPr="00915392" w:rsidRDefault="008F4C6F" w:rsidP="008F4C6F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4"/>
                <w:lang w:eastAsia="de-AT"/>
              </w:rPr>
              <w:drawing>
                <wp:anchor distT="0" distB="0" distL="114300" distR="114300" simplePos="0" relativeHeight="251658240" behindDoc="0" locked="0" layoutInCell="1" allowOverlap="1" wp14:anchorId="22DD8166" wp14:editId="26B9EEF6">
                  <wp:simplePos x="0" y="0"/>
                  <wp:positionH relativeFrom="column">
                    <wp:posOffset>2677653</wp:posOffset>
                  </wp:positionH>
                  <wp:positionV relativeFrom="paragraph">
                    <wp:posOffset>788319</wp:posOffset>
                  </wp:positionV>
                  <wp:extent cx="2799080" cy="2743835"/>
                  <wp:effectExtent l="57150" t="57150" r="115570" b="113665"/>
                  <wp:wrapNone/>
                  <wp:docPr id="2" name="Grafik 2" descr="C:\Users\tom\AppData\Local\Skitch\Schnappschuss_021317_060724_P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m\AppData\Local\Skitch\Schnappschuss_021317_060724_P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3" t="1" r="639" b="759"/>
                          <a:stretch/>
                        </pic:blipFill>
                        <pic:spPr bwMode="auto">
                          <a:xfrm>
                            <a:off x="0" y="0"/>
                            <a:ext cx="2799080" cy="27438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02661">
              <w:rPr>
                <w:b/>
                <w:sz w:val="24"/>
              </w:rPr>
              <w:t>Briefanrede</w:t>
            </w:r>
            <w:r w:rsidR="00E02661">
              <w:rPr>
                <w:b/>
                <w:sz w:val="24"/>
              </w:rPr>
              <w:br/>
            </w:r>
            <w:r w:rsidR="00E02661" w:rsidRPr="00CE491F">
              <w:t>2 Leerzeilen nach dem Betreff, endet mit Rufzeichen oder Komma.</w:t>
            </w:r>
            <w:r w:rsidR="00E02661" w:rsidRPr="00CE491F">
              <w:br/>
            </w:r>
            <w:r w:rsidR="00E02661" w:rsidRPr="00CE491F">
              <w:rPr>
                <w:rStyle w:val="CodeimText"/>
                <w:sz w:val="20"/>
              </w:rPr>
              <w:t>Sehr geehrte Frau Müller!</w:t>
            </w:r>
            <w:r w:rsidR="00E02661" w:rsidRPr="00CE491F">
              <w:br/>
              <w:t>und wenn der Empfänger nicht bekannt ist</w:t>
            </w:r>
            <w:r w:rsidR="00E02661" w:rsidRPr="00CE491F">
              <w:br/>
            </w:r>
            <w:r w:rsidR="00E02661" w:rsidRPr="00CE491F">
              <w:rPr>
                <w:rStyle w:val="CodeimText"/>
                <w:sz w:val="20"/>
              </w:rPr>
              <w:t>Sehr geehrte Damen und Herren!</w:t>
            </w:r>
          </w:p>
        </w:tc>
      </w:tr>
      <w:tr w:rsidR="00E02661" w:rsidTr="00CE491F">
        <w:tc>
          <w:tcPr>
            <w:tcW w:w="1242" w:type="dxa"/>
          </w:tcPr>
          <w:p w:rsidR="00E02661" w:rsidRDefault="00E02661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46112317" wp14:editId="1A7C0D63">
                      <wp:extent cx="438150" cy="376555"/>
                      <wp:effectExtent l="76200" t="57150" r="76200" b="99695"/>
                      <wp:docPr id="11" name="Flussdiagramm: Alternativer Prozess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02661" w:rsidRPr="00915392" w:rsidRDefault="00E02661" w:rsidP="00E02661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11" o:spid="_x0000_s1033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E02661" w:rsidRPr="00915392" w:rsidRDefault="00E02661" w:rsidP="00E02661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7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E02661" w:rsidRPr="00CE491F" w:rsidRDefault="00CE491F" w:rsidP="00CE491F">
            <w:pPr>
              <w:spacing w:before="100"/>
              <w:rPr>
                <w:sz w:val="24"/>
              </w:rPr>
            </w:pPr>
            <w:r>
              <w:rPr>
                <w:b/>
                <w:sz w:val="24"/>
              </w:rPr>
              <w:t>Brieftext</w:t>
            </w:r>
            <w:r>
              <w:rPr>
                <w:b/>
                <w:sz w:val="24"/>
              </w:rPr>
              <w:br/>
            </w:r>
            <w:r w:rsidRPr="00CE491F">
              <w:t xml:space="preserve">Zwischen den Absätzen geeigneten </w:t>
            </w:r>
            <w:r w:rsidRPr="00CE491F">
              <w:br/>
              <w:t>Abstand zur Gliederung setzen.</w:t>
            </w:r>
            <w:r w:rsidRPr="00CE491F">
              <w:br/>
              <w:t>Schriftarten: Arial, Times New Roman</w:t>
            </w:r>
            <w:r w:rsidRPr="00CE491F">
              <w:br/>
              <w:t xml:space="preserve">Schriftgröße: 11 </w:t>
            </w:r>
            <w:proofErr w:type="spellStart"/>
            <w:r w:rsidRPr="00CE491F">
              <w:t>bzw</w:t>
            </w:r>
            <w:proofErr w:type="spellEnd"/>
            <w:r w:rsidRPr="00CE491F">
              <w:t xml:space="preserve"> 12 Punkt</w:t>
            </w:r>
          </w:p>
        </w:tc>
      </w:tr>
      <w:tr w:rsidR="00CE491F" w:rsidTr="00CE491F">
        <w:tc>
          <w:tcPr>
            <w:tcW w:w="1242" w:type="dxa"/>
          </w:tcPr>
          <w:p w:rsidR="00CE491F" w:rsidRDefault="00CE491F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241A5540" wp14:editId="21453A44">
                      <wp:extent cx="438150" cy="376555"/>
                      <wp:effectExtent l="76200" t="57150" r="76200" b="99695"/>
                      <wp:docPr id="12" name="Flussdiagramm: Alternativer Prozess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E491F" w:rsidRPr="00915392" w:rsidRDefault="00CE491F" w:rsidP="00CE491F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12" o:spid="_x0000_s1034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CE491F" w:rsidRPr="00915392" w:rsidRDefault="00CE491F" w:rsidP="00CE491F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8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</w:tcPr>
          <w:p w:rsidR="00CE491F" w:rsidRPr="00CE491F" w:rsidRDefault="00CE491F" w:rsidP="00B13034">
            <w:pPr>
              <w:spacing w:before="100" w:after="120"/>
              <w:rPr>
                <w:sz w:val="24"/>
              </w:rPr>
            </w:pPr>
            <w:r>
              <w:rPr>
                <w:b/>
                <w:sz w:val="24"/>
              </w:rPr>
              <w:t>Grußformel</w:t>
            </w:r>
            <w:r>
              <w:rPr>
                <w:b/>
                <w:sz w:val="24"/>
              </w:rPr>
              <w:br/>
            </w:r>
            <w:r w:rsidRPr="00CE491F">
              <w:rPr>
                <w:rStyle w:val="CodeimText"/>
                <w:sz w:val="20"/>
              </w:rPr>
              <w:t>Mit freundlichen Grüßen</w:t>
            </w:r>
            <w:r w:rsidRPr="00CE491F">
              <w:br/>
              <w:t>oder</w:t>
            </w:r>
            <w:r w:rsidRPr="00CE491F">
              <w:br/>
            </w:r>
            <w:r w:rsidRPr="00CE491F">
              <w:rPr>
                <w:rStyle w:val="CodeimText"/>
                <w:sz w:val="20"/>
              </w:rPr>
              <w:t>Hochachtungsvoll</w:t>
            </w:r>
            <w:r w:rsidRPr="00CE491F">
              <w:br/>
              <w:t>Eigenhändige Unterschrift</w:t>
            </w:r>
          </w:p>
        </w:tc>
      </w:tr>
      <w:tr w:rsidR="00CE491F" w:rsidTr="00CE491F">
        <w:tc>
          <w:tcPr>
            <w:tcW w:w="1242" w:type="dxa"/>
          </w:tcPr>
          <w:p w:rsidR="00CE491F" w:rsidRDefault="00CE491F" w:rsidP="00CE491F">
            <w:pPr>
              <w:spacing w:before="0" w:after="0"/>
              <w:rPr>
                <w:noProof/>
                <w:sz w:val="24"/>
                <w:lang w:eastAsia="de-AT"/>
              </w:rPr>
            </w:pPr>
            <w:r>
              <w:rPr>
                <w:noProof/>
                <w:sz w:val="24"/>
                <w:lang w:eastAsia="de-AT"/>
              </w:rPr>
              <mc:AlternateContent>
                <mc:Choice Requires="wps">
                  <w:drawing>
                    <wp:inline distT="0" distB="0" distL="0" distR="0" wp14:anchorId="77D8F726" wp14:editId="598E72B3">
                      <wp:extent cx="438150" cy="376555"/>
                      <wp:effectExtent l="76200" t="57150" r="76200" b="99695"/>
                      <wp:docPr id="14" name="Flussdiagramm: Alternativer Prozes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655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E491F" w:rsidRPr="00915392" w:rsidRDefault="00CE491F" w:rsidP="00CE491F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sz w:val="34"/>
                                    </w:rPr>
                                  </w:pPr>
                                  <w:r>
                                    <w:rPr>
                                      <w:b/>
                                      <w:sz w:val="34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lussdiagramm: Alternativer Prozess 14" o:spid="_x0000_s1035" type="#_x0000_t176" style="width:34.5pt;height: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" fillcolor="#c0504d [3205]" strokecolor="white [3201]" strokeweight="3pt">
                      <v:shadow on="t" color="black" opacity="24903f" origin=",.5" offset="0,.55556mm"/>
                      <v:textbox>
                        <w:txbxContent>
                          <w:p w:rsidR="00CE491F" w:rsidRPr="00915392" w:rsidRDefault="00CE491F" w:rsidP="00CE491F">
                            <w:pPr>
                              <w:spacing w:before="0" w:after="0"/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</w:rPr>
                              <w:t>9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968" w:type="dxa"/>
            <w:tcBorders>
              <w:top w:val="dashed" w:sz="4" w:space="0" w:color="BFBFBF" w:themeColor="background1" w:themeShade="BF"/>
            </w:tcBorders>
          </w:tcPr>
          <w:p w:rsidR="00CE491F" w:rsidRPr="00CE491F" w:rsidRDefault="00CE491F" w:rsidP="00CE491F">
            <w:pPr>
              <w:spacing w:before="100"/>
              <w:rPr>
                <w:sz w:val="24"/>
              </w:rPr>
            </w:pPr>
            <w:r>
              <w:rPr>
                <w:b/>
                <w:sz w:val="24"/>
              </w:rPr>
              <w:t>Beilagen</w:t>
            </w:r>
            <w:r>
              <w:rPr>
                <w:b/>
                <w:sz w:val="24"/>
              </w:rPr>
              <w:br/>
            </w:r>
            <w:r w:rsidRPr="00CE491F">
              <w:t>Mitgeschickte Beilagen sind anzuführen!</w:t>
            </w:r>
          </w:p>
        </w:tc>
      </w:tr>
    </w:tbl>
    <w:p w:rsidR="00822C67" w:rsidRDefault="00822C67" w:rsidP="00B13034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231C55" w:rsidTr="00231C55">
        <w:tc>
          <w:tcPr>
            <w:tcW w:w="886" w:type="dxa"/>
            <w:shd w:val="clear" w:color="auto" w:fill="EEECE1" w:themeFill="background2"/>
          </w:tcPr>
          <w:p w:rsidR="00231C55" w:rsidRDefault="00231C55" w:rsidP="009746B9">
            <w:pPr>
              <w:spacing w:before="120" w:after="120"/>
              <w:ind w:right="-323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4DE929A2" wp14:editId="04EF0565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231C55" w:rsidRDefault="00231C55" w:rsidP="009746B9">
            <w:pPr>
              <w:spacing w:before="60" w:after="60"/>
              <w:ind w:left="674" w:hanging="426"/>
              <w:rPr>
                <w:b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Ein Bewerbungsschreiben</w:t>
            </w:r>
          </w:p>
          <w:p w:rsidR="00231C55" w:rsidRPr="00231C55" w:rsidRDefault="00231C55" w:rsidP="009746B9">
            <w:pPr>
              <w:pStyle w:val="Listenabsatz"/>
              <w:numPr>
                <w:ilvl w:val="0"/>
                <w:numId w:val="23"/>
              </w:numPr>
              <w:spacing w:before="60" w:after="60"/>
              <w:ind w:left="674" w:hanging="426"/>
              <w:rPr>
                <w:i/>
                <w:noProof/>
                <w:lang w:val="de-DE" w:eastAsia="de-DE"/>
              </w:rPr>
            </w:pPr>
            <w:r w:rsidRPr="00231C55">
              <w:rPr>
                <w:i/>
                <w:noProof/>
                <w:lang w:val="de-DE" w:eastAsia="de-DE"/>
              </w:rPr>
              <w:t>Suche im Internet nach einer offenen Stelle und sc</w:t>
            </w:r>
            <w:r>
              <w:rPr>
                <w:i/>
                <w:noProof/>
                <w:lang w:val="de-DE" w:eastAsia="de-DE"/>
              </w:rPr>
              <w:t>hreibe ein</w:t>
            </w:r>
            <w:r w:rsidR="009746B9">
              <w:rPr>
                <w:i/>
                <w:noProof/>
                <w:lang w:val="de-DE" w:eastAsia="de-DE"/>
              </w:rPr>
              <w:t>e</w:t>
            </w:r>
            <w:r>
              <w:rPr>
                <w:i/>
                <w:noProof/>
                <w:lang w:val="de-DE" w:eastAsia="de-DE"/>
              </w:rPr>
              <w:t xml:space="preserve"> Bewerbung.</w:t>
            </w:r>
          </w:p>
          <w:p w:rsidR="00231C55" w:rsidRDefault="00231C55" w:rsidP="009746B9">
            <w:pPr>
              <w:pStyle w:val="Listenabsatz"/>
              <w:numPr>
                <w:ilvl w:val="0"/>
                <w:numId w:val="23"/>
              </w:numPr>
              <w:spacing w:before="60" w:after="60"/>
              <w:ind w:left="674" w:hanging="426"/>
            </w:pPr>
            <w:r w:rsidRPr="00231C55">
              <w:rPr>
                <w:i/>
                <w:noProof/>
                <w:lang w:val="de-DE" w:eastAsia="de-DE"/>
              </w:rPr>
              <w:t>Speichere den Privatbrief ab! (.docx und als Vorlage .dotx)</w:t>
            </w:r>
          </w:p>
        </w:tc>
      </w:tr>
    </w:tbl>
    <w:p w:rsidR="00231C55" w:rsidRDefault="00231C55" w:rsidP="00231C55">
      <w:pPr>
        <w:spacing w:before="0" w:after="0"/>
      </w:pPr>
    </w:p>
    <w:sectPr w:rsidR="00231C55" w:rsidSect="00B13034">
      <w:headerReference w:type="default" r:id="rId11"/>
      <w:footerReference w:type="default" r:id="rId12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E1F" w:rsidRDefault="00BD7E1F" w:rsidP="00822C67">
      <w:r>
        <w:separator/>
      </w:r>
    </w:p>
  </w:endnote>
  <w:endnote w:type="continuationSeparator" w:id="0">
    <w:p w:rsidR="00BD7E1F" w:rsidRDefault="00BD7E1F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B13034" w:rsidRDefault="00B13034" w:rsidP="00B13034">
    <w:pPr>
      <w:pStyle w:val="Fusszeile"/>
      <w:tabs>
        <w:tab w:val="center" w:pos="4395"/>
        <w:tab w:val="right" w:pos="8931"/>
      </w:tabs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E1F" w:rsidRDefault="00BD7E1F" w:rsidP="00822C67">
      <w:r>
        <w:separator/>
      </w:r>
    </w:p>
  </w:footnote>
  <w:footnote w:type="continuationSeparator" w:id="0">
    <w:p w:rsidR="00BD7E1F" w:rsidRDefault="00BD7E1F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09B" w:rsidRPr="00F235D2" w:rsidRDefault="00B5609B" w:rsidP="00B5609B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17342"/>
    <w:multiLevelType w:val="hybridMultilevel"/>
    <w:tmpl w:val="00925906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7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5"/>
  </w:num>
  <w:num w:numId="18">
    <w:abstractNumId w:val="22"/>
  </w:num>
  <w:num w:numId="19">
    <w:abstractNumId w:val="8"/>
  </w:num>
  <w:num w:numId="20">
    <w:abstractNumId w:val="17"/>
  </w:num>
  <w:num w:numId="21">
    <w:abstractNumId w:val="0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92"/>
    <w:rsid w:val="000019E2"/>
    <w:rsid w:val="00002B7C"/>
    <w:rsid w:val="00010646"/>
    <w:rsid w:val="0002328F"/>
    <w:rsid w:val="00037986"/>
    <w:rsid w:val="000468BA"/>
    <w:rsid w:val="00046D0E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A8C"/>
    <w:rsid w:val="00225FEF"/>
    <w:rsid w:val="00231C55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5159"/>
    <w:rsid w:val="0034538A"/>
    <w:rsid w:val="00346992"/>
    <w:rsid w:val="00352D94"/>
    <w:rsid w:val="003632D1"/>
    <w:rsid w:val="00365BC4"/>
    <w:rsid w:val="0038265F"/>
    <w:rsid w:val="003A1127"/>
    <w:rsid w:val="003B1114"/>
    <w:rsid w:val="003D17D1"/>
    <w:rsid w:val="003D262A"/>
    <w:rsid w:val="003D382D"/>
    <w:rsid w:val="003D4BD7"/>
    <w:rsid w:val="003E5587"/>
    <w:rsid w:val="003E6D58"/>
    <w:rsid w:val="00403AA4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27D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600AC8"/>
    <w:rsid w:val="006132DC"/>
    <w:rsid w:val="00632660"/>
    <w:rsid w:val="00634E4E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45B45"/>
    <w:rsid w:val="00747939"/>
    <w:rsid w:val="00760D91"/>
    <w:rsid w:val="00771EF6"/>
    <w:rsid w:val="00773831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16FBB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9631F"/>
    <w:rsid w:val="008A74DD"/>
    <w:rsid w:val="008B52BA"/>
    <w:rsid w:val="008E0322"/>
    <w:rsid w:val="008E34E1"/>
    <w:rsid w:val="008F4C6F"/>
    <w:rsid w:val="00915392"/>
    <w:rsid w:val="009354EE"/>
    <w:rsid w:val="00945882"/>
    <w:rsid w:val="00946916"/>
    <w:rsid w:val="00954033"/>
    <w:rsid w:val="009729FD"/>
    <w:rsid w:val="009746B9"/>
    <w:rsid w:val="009B0892"/>
    <w:rsid w:val="009D2CCB"/>
    <w:rsid w:val="009F11DD"/>
    <w:rsid w:val="00A24DBE"/>
    <w:rsid w:val="00A70875"/>
    <w:rsid w:val="00A94CCC"/>
    <w:rsid w:val="00AC1B38"/>
    <w:rsid w:val="00AC7A6D"/>
    <w:rsid w:val="00B0407D"/>
    <w:rsid w:val="00B13034"/>
    <w:rsid w:val="00B32566"/>
    <w:rsid w:val="00B37384"/>
    <w:rsid w:val="00B457C1"/>
    <w:rsid w:val="00B5609B"/>
    <w:rsid w:val="00B6520A"/>
    <w:rsid w:val="00B71BCF"/>
    <w:rsid w:val="00B8250D"/>
    <w:rsid w:val="00B914F7"/>
    <w:rsid w:val="00BA1A47"/>
    <w:rsid w:val="00BB1630"/>
    <w:rsid w:val="00BB5229"/>
    <w:rsid w:val="00BD5C2F"/>
    <w:rsid w:val="00BD7E1F"/>
    <w:rsid w:val="00BE1C21"/>
    <w:rsid w:val="00BF0F10"/>
    <w:rsid w:val="00C0105F"/>
    <w:rsid w:val="00C2373A"/>
    <w:rsid w:val="00C26C1F"/>
    <w:rsid w:val="00C44E34"/>
    <w:rsid w:val="00C54009"/>
    <w:rsid w:val="00C56764"/>
    <w:rsid w:val="00C66946"/>
    <w:rsid w:val="00C80690"/>
    <w:rsid w:val="00C87B3B"/>
    <w:rsid w:val="00C97EE2"/>
    <w:rsid w:val="00CB1233"/>
    <w:rsid w:val="00CB7056"/>
    <w:rsid w:val="00CC62E7"/>
    <w:rsid w:val="00CD2313"/>
    <w:rsid w:val="00CE491F"/>
    <w:rsid w:val="00D045A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D4AAB"/>
    <w:rsid w:val="00DE550E"/>
    <w:rsid w:val="00E02661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2B5B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CARITAS\ueb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7FDA73-3D14-4B7D-B935-02658916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ueben.dotx</Template>
  <TotalTime>0</TotalTime>
  <Pages>1</Pages>
  <Words>198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1450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7</cp:revision>
  <cp:lastPrinted>2019-10-04T15:35:00Z</cp:lastPrinted>
  <dcterms:created xsi:type="dcterms:W3CDTF">2017-02-13T16:44:00Z</dcterms:created>
  <dcterms:modified xsi:type="dcterms:W3CDTF">2019-10-04T15:35:00Z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