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FE2393" w:rsidTr="00295227">
        <w:tc>
          <w:tcPr>
            <w:tcW w:w="1135" w:type="dxa"/>
            <w:shd w:val="clear" w:color="auto" w:fill="0070C0"/>
          </w:tcPr>
          <w:p w:rsidR="00FE2393" w:rsidRPr="00F235D2" w:rsidRDefault="00FE2393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6</w:t>
            </w:r>
            <w:r>
              <w:rPr>
                <w:b/>
                <w:color w:val="FFFFFF" w:themeColor="background1"/>
                <w:sz w:val="30"/>
              </w:rPr>
              <w:t>.1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FE2393" w:rsidRDefault="00FE2393" w:rsidP="00295227">
            <w:pPr>
              <w:spacing w:before="100" w:after="100"/>
            </w:pPr>
            <w:r>
              <w:rPr>
                <w:b/>
                <w:sz w:val="28"/>
              </w:rPr>
              <w:t>Felder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FE2393" w:rsidRDefault="00FE2393" w:rsidP="00FE2393">
            <w:pPr>
              <w:spacing w:before="0" w:after="0"/>
              <w:jc w:val="right"/>
            </w:pPr>
            <w:r w:rsidRPr="00E20D7B">
              <w:rPr>
                <w:b/>
                <w:sz w:val="18"/>
              </w:rPr>
              <w:t>wrd0</w:t>
            </w:r>
            <w:r>
              <w:rPr>
                <w:b/>
                <w:sz w:val="18"/>
              </w:rPr>
              <w:t>61</w:t>
            </w:r>
            <w:r w:rsidRPr="00E20D7B">
              <w:rPr>
                <w:sz w:val="18"/>
              </w:rPr>
              <w:br/>
            </w:r>
          </w:p>
        </w:tc>
      </w:tr>
    </w:tbl>
    <w:p w:rsidR="00FE2393" w:rsidRPr="00FE2393" w:rsidRDefault="00FE2393" w:rsidP="00FE2393">
      <w:pPr>
        <w:spacing w:before="0" w:after="0"/>
      </w:pPr>
    </w:p>
    <w:p w:rsidR="00822C67" w:rsidRDefault="004C3ABE" w:rsidP="00FE2393">
      <w:pPr>
        <w:pStyle w:val="Einleitungstext"/>
        <w:spacing w:before="120"/>
      </w:pPr>
      <w:r>
        <w:t>Unter F</w:t>
      </w:r>
      <w:bookmarkStart w:id="0" w:name="_GoBack"/>
      <w:bookmarkEnd w:id="0"/>
      <w:r>
        <w:t>eldern versteht man Textteile in einem Dokument, die sich automatisch verändern bzw. aktualisieren. Ein Feld kann eine Feldfunktion ausführen, wie z. B. das aktuelle Datum.</w:t>
      </w:r>
    </w:p>
    <w:p w:rsidR="004C3ABE" w:rsidRDefault="00D7727C" w:rsidP="00D7727C">
      <w:pPr>
        <w:tabs>
          <w:tab w:val="left" w:pos="1110"/>
        </w:tabs>
        <w:ind w:right="3258"/>
      </w:pPr>
      <w:r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3885326</wp:posOffset>
                </wp:positionH>
                <wp:positionV relativeFrom="paragraph">
                  <wp:posOffset>908528</wp:posOffset>
                </wp:positionV>
                <wp:extent cx="1721922" cy="682831"/>
                <wp:effectExtent l="0" t="0" r="12065" b="22225"/>
                <wp:wrapNone/>
                <wp:docPr id="9" name="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922" cy="68283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hteck 9" o:spid="_x0000_s1026" style="position:absolute;margin-left:305.95pt;margin-top:71.55pt;width:135.6pt;height:53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" filled="f" strokecolor="#c0504d [3205]" strokeweight="2pt"/>
            </w:pict>
          </mc:Fallback>
        </mc:AlternateContent>
      </w:r>
      <w:r w:rsidR="00EE0D86">
        <w:rPr>
          <w:noProof/>
          <w:lang w:eastAsia="de-AT"/>
        </w:rPr>
        <w:drawing>
          <wp:anchor distT="0" distB="0" distL="114300" distR="114300" simplePos="0" relativeHeight="251658240" behindDoc="0" locked="0" layoutInCell="1" allowOverlap="1" wp14:anchorId="7F6030EF" wp14:editId="28424107">
            <wp:simplePos x="0" y="0"/>
            <wp:positionH relativeFrom="column">
              <wp:posOffset>3967068</wp:posOffset>
            </wp:positionH>
            <wp:positionV relativeFrom="paragraph">
              <wp:posOffset>153670</wp:posOffset>
            </wp:positionV>
            <wp:extent cx="1538882" cy="2375065"/>
            <wp:effectExtent l="57150" t="57150" r="118745" b="12065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94" t="2581" r="4824" b="2129"/>
                    <a:stretch/>
                  </pic:blipFill>
                  <pic:spPr bwMode="auto">
                    <a:xfrm>
                      <a:off x="0" y="0"/>
                      <a:ext cx="1538882" cy="237506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865">
        <w:t>Mit der Tastenkombination Strg + F9 kann ein leeres Feld im Lauftext eingefügt werden. Es wird ein graues Feld mit zwei geschwungenen Klammern angezeigt!</w:t>
      </w:r>
      <w:r w:rsidR="00EE0D86">
        <w:t xml:space="preserve"> Mit einem Rechtsklick auf das eingefügte Feld, öffnet sich das Ko</w:t>
      </w:r>
      <w:r w:rsidR="00EE0D86">
        <w:t>n</w:t>
      </w:r>
      <w:r w:rsidR="00EE0D86">
        <w:t>textmenü.</w:t>
      </w:r>
    </w:p>
    <w:p w:rsidR="00457865" w:rsidRDefault="00D7727C" w:rsidP="00643787">
      <w:pPr>
        <w:tabs>
          <w:tab w:val="left" w:pos="1110"/>
        </w:tabs>
      </w:pPr>
      <w:r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AEA64E" wp14:editId="202EC4FF">
                <wp:simplePos x="0" y="0"/>
                <wp:positionH relativeFrom="column">
                  <wp:posOffset>2982595</wp:posOffset>
                </wp:positionH>
                <wp:positionV relativeFrom="paragraph">
                  <wp:posOffset>100330</wp:posOffset>
                </wp:positionV>
                <wp:extent cx="735965" cy="284480"/>
                <wp:effectExtent l="76200" t="38100" r="6985" b="115570"/>
                <wp:wrapNone/>
                <wp:docPr id="3" name="Pfeil nach recht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965" cy="284480"/>
                        </a:xfrm>
                        <a:prstGeom prst="rightArrow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 nach rechts 3" o:spid="_x0000_s1026" type="#_x0000_t13" style="position:absolute;margin-left:234.85pt;margin-top:7.9pt;width:57.95pt;height:22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" adj="17425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090FE1" wp14:editId="77B31EB9">
                <wp:simplePos x="0" y="0"/>
                <wp:positionH relativeFrom="column">
                  <wp:posOffset>1827530</wp:posOffset>
                </wp:positionH>
                <wp:positionV relativeFrom="paragraph">
                  <wp:posOffset>94615</wp:posOffset>
                </wp:positionV>
                <wp:extent cx="427355" cy="284480"/>
                <wp:effectExtent l="76200" t="19050" r="0" b="115570"/>
                <wp:wrapNone/>
                <wp:docPr id="6" name="Pfeil nach recht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355" cy="284480"/>
                        </a:xfrm>
                        <a:prstGeom prst="rightArrow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rechts 6" o:spid="_x0000_s1026" type="#_x0000_t13" style="position:absolute;margin-left:143.9pt;margin-top:7.45pt;width:33.65pt;height:2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" adj="14411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457865">
        <w:rPr>
          <w:noProof/>
          <w:lang w:eastAsia="de-AT"/>
        </w:rPr>
        <w:drawing>
          <wp:anchor distT="0" distB="0" distL="114300" distR="114300" simplePos="0" relativeHeight="251656192" behindDoc="0" locked="0" layoutInCell="1" allowOverlap="1" wp14:anchorId="21757C98" wp14:editId="33398592">
            <wp:simplePos x="0" y="0"/>
            <wp:positionH relativeFrom="column">
              <wp:posOffset>2379122</wp:posOffset>
            </wp:positionH>
            <wp:positionV relativeFrom="paragraph">
              <wp:posOffset>73025</wp:posOffset>
            </wp:positionV>
            <wp:extent cx="432047" cy="368135"/>
            <wp:effectExtent l="38100" t="38100" r="101600" b="89535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eresFeld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47" cy="36813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865">
        <w:rPr>
          <w:noProof/>
          <w:lang w:eastAsia="de-AT"/>
        </w:rPr>
        <w:drawing>
          <wp:inline distT="0" distB="0" distL="0" distR="0" wp14:anchorId="40C60E47" wp14:editId="091E8446">
            <wp:extent cx="1799705" cy="523702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g_F9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705" cy="523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ABE" w:rsidRDefault="00D7727C" w:rsidP="00266CF3">
      <w:pPr>
        <w:tabs>
          <w:tab w:val="left" w:pos="1110"/>
        </w:tabs>
        <w:spacing w:after="480"/>
        <w:ind w:right="3400"/>
      </w:pPr>
      <w:r>
        <w:t xml:space="preserve">Wenn das Feld markiert ist, kann mit einem Klick auf F9 das Feld aktualisiert werden. </w:t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266CF3" w:rsidTr="0063798E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266CF3" w:rsidRDefault="00266CF3" w:rsidP="0063798E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380C9ED4" wp14:editId="5735F5CB">
                  <wp:extent cx="400050" cy="400050"/>
                  <wp:effectExtent l="0" t="0" r="0" b="0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266CF3" w:rsidRPr="00822C67" w:rsidRDefault="00266CF3" w:rsidP="0063798E">
            <w:pPr>
              <w:spacing w:before="60" w:after="60"/>
              <w:rPr>
                <w:i/>
              </w:rPr>
            </w:pPr>
            <w:r>
              <w:rPr>
                <w:i/>
              </w:rPr>
              <w:t>Ein Datumsfeld hinzufügen!</w:t>
            </w:r>
          </w:p>
        </w:tc>
      </w:tr>
    </w:tbl>
    <w:p w:rsidR="00EE0D86" w:rsidRDefault="00266CF3" w:rsidP="00DF7CFD">
      <w:pPr>
        <w:pStyle w:val="Listenabsatz"/>
        <w:numPr>
          <w:ilvl w:val="0"/>
          <w:numId w:val="23"/>
        </w:numPr>
        <w:tabs>
          <w:tab w:val="left" w:pos="1110"/>
        </w:tabs>
        <w:ind w:left="425" w:hanging="357"/>
        <w:contextualSpacing w:val="0"/>
      </w:pPr>
      <w:r>
        <w:t>Wir fügen mit der Tastenkombination Strg + F9 ein leeres Feld ein.</w:t>
      </w:r>
    </w:p>
    <w:p w:rsidR="00266CF3" w:rsidRDefault="00DF7CFD" w:rsidP="00DF7CFD">
      <w:pPr>
        <w:pStyle w:val="Listenabsatz"/>
        <w:numPr>
          <w:ilvl w:val="0"/>
          <w:numId w:val="23"/>
        </w:numPr>
        <w:tabs>
          <w:tab w:val="left" w:pos="1110"/>
        </w:tabs>
        <w:ind w:left="425" w:hanging="357"/>
        <w:contextualSpacing w:val="0"/>
      </w:pPr>
      <w:r>
        <w:rPr>
          <w:noProof/>
          <w:lang w:eastAsia="de-AT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321ACCC" wp14:editId="2DEED01F">
                <wp:simplePos x="0" y="0"/>
                <wp:positionH relativeFrom="column">
                  <wp:posOffset>2210905</wp:posOffset>
                </wp:positionH>
                <wp:positionV relativeFrom="paragraph">
                  <wp:posOffset>283646</wp:posOffset>
                </wp:positionV>
                <wp:extent cx="3651662" cy="2903517"/>
                <wp:effectExtent l="57150" t="57150" r="120650" b="68580"/>
                <wp:wrapNone/>
                <wp:docPr id="24" name="Gruppieren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1662" cy="2903517"/>
                          <a:chOff x="0" y="0"/>
                          <a:chExt cx="3574473" cy="2808514"/>
                        </a:xfrm>
                      </wpg:grpSpPr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39025" b="16667"/>
                          <a:stretch/>
                        </pic:blipFill>
                        <pic:spPr bwMode="auto">
                          <a:xfrm>
                            <a:off x="0" y="0"/>
                            <a:ext cx="3574473" cy="2808514"/>
                          </a:xfrm>
                          <a:prstGeom prst="flowChartDocumen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1" name="Pfeil nach rechts 21"/>
                        <wps:cNvSpPr/>
                        <wps:spPr>
                          <a:xfrm rot="13893081">
                            <a:off x="2078182" y="2107869"/>
                            <a:ext cx="706128" cy="337789"/>
                          </a:xfrm>
                          <a:prstGeom prst="rightArrow">
                            <a:avLst>
                              <a:gd name="adj1" fmla="val 50000"/>
                              <a:gd name="adj2" fmla="val 81638"/>
                            </a:avLst>
                          </a:prstGeom>
                        </wps:spPr>
                        <wps:style>
                          <a:lnRef idx="0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3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Pfeil nach rechts 20"/>
                        <wps:cNvSpPr/>
                        <wps:spPr>
                          <a:xfrm rot="14068043">
                            <a:off x="296883" y="1145969"/>
                            <a:ext cx="706055" cy="337804"/>
                          </a:xfrm>
                          <a:prstGeom prst="rightArrow">
                            <a:avLst>
                              <a:gd name="adj1" fmla="val 50000"/>
                              <a:gd name="adj2" fmla="val 81638"/>
                            </a:avLst>
                          </a:prstGeom>
                        </wps:spPr>
                        <wps:style>
                          <a:lnRef idx="0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3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24" o:spid="_x0000_s1026" style="position:absolute;margin-left:174.1pt;margin-top:22.35pt;width:287.55pt;height:228.6pt;z-index:251669504;mso-width-relative:margin;mso-height-relative:margin" coordsize="35744,280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27" type="#_x0000_t75" style="position:absolute;width:35744;height:280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45VPjAAAAA2wAAAA8AAABkcnMvZG93bnJldi54bWxET8uqwjAQ3Qv+Qxjh7jRV8VWNInovKOLC&#10;x8Ll0IxtsZmUJlfr3xtBcDeH85zZojaFuFPlcssKup0IBHFidc6pgvPprz0G4TyyxsIyKXiSg8W8&#10;2ZhhrO2DD3Q/+lSEEHYxKsi8L2MpXZKRQdexJXHgrrYy6AOsUqkrfIRwU8heFA2lwZxDQ4YlrTJK&#10;bsd/o2C1tr+jfY8uw22/P3pGxe7Mg51SP616OQXhqfZf8ce90WH+BN6/hAPk/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jlU+MAAAADbAAAADwAAAAAAAAAAAAAAAACfAgAA&#10;ZHJzL2Rvd25yZXYueG1sUEsFBgAAAAAEAAQA9wAAAIwDAAAAAA==&#10;" stroked="t" strokecolor="#7f7f7f [1612]">
                  <v:imagedata r:id="rId14" o:title="" cropbottom="10923f" cropleft="1f" cropright="25575f"/>
                  <v:shadow on="t" color="black" opacity="26214f" origin="-.5,-.5" offset=".74836mm,.74836mm"/>
                  <v:path arrowok="t"/>
                </v:shape>
                <v:shape id="Pfeil nach rechts 21" o:spid="_x0000_s1028" type="#_x0000_t13" style="position:absolute;left:20781;top:21079;width:7061;height:3378;rotation:-841801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6Hc8UA&#10;AADbAAAADwAAAGRycy9kb3ducmV2LnhtbESPQWvCQBSE70L/w/IKvelGhWKjq7SViFAvakCPr9ln&#10;NjT7Ns1uTfrvu4LQ4zAz3zCLVW9rcaXWV44VjEcJCOLC6YpLBfkxG85A+ICssXZMCn7Jw2r5MFhg&#10;ql3He7oeQikihH2KCkwITSqlLwxZ9CPXEEfv4lqLIcq2lLrFLsJtLSdJ8iwtVhwXDDb0bqj4OvxY&#10;BVl9OW+yrpp+f5r848Weyt36rVPq6bF/nYMI1If/8L291QomY7h9i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odzxQAAANsAAAAPAAAAAAAAAAAAAAAAAJgCAABkcnMv&#10;ZG93bnJldi54bWxQSwUGAAAAAAQABAD1AAAAigMAAAAA&#10;" adj="13165" fillcolor="#652523 [1637]" stroked="f">
                  <v:fill color2="#ba4442 [3013]" rotate="t" angle="180" colors="0 #9b2d2a;52429f #cb3d3a;1 #ce3b37" focus="100%" type="gradient">
                    <o:fill v:ext="view" type="gradientUnscaled"/>
                  </v:fill>
                  <v:shadow on="t" color="black" opacity="22937f" origin=",.5" offset="0,.63889mm"/>
                </v:shape>
                <v:shape id="Pfeil nach rechts 20" o:spid="_x0000_s1029" type="#_x0000_t13" style="position:absolute;left:2969;top:11459;width:7060;height:3378;rotation:-822690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3jy7wA&#10;AADbAAAADwAAAGRycy9kb3ducmV2LnhtbERPSwrCMBDdC94hjOBOU0WLVKOIIIq40fYAQzO2xWZS&#10;mljr7c1CcPl4/82uN7XoqHWVZQWzaQSCOLe64kJBlh4nKxDOI2usLZOCDznYbYeDDSbavvlG3d0X&#10;IoSwS1BB6X2TSOnykgy6qW2IA/ewrUEfYFtI3eI7hJtazqMolgYrDg0lNnQoKX/eX0bBwexPx3gZ&#10;L9w1/2TViS9p2qFS41G/X4Pw1Pu/+Oc+awXzsD58CT9Ab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w7ePLvAAAANsAAAAPAAAAAAAAAAAAAAAAAJgCAABkcnMvZG93bnJldi54&#10;bWxQSwUGAAAAAAQABAD1AAAAgQMAAAAA&#10;" adj="13163" fillcolor="#652523 [1637]" stroked="f">
                  <v:fill color2="#ba4442 [3013]" rotate="t" angle="180" colors="0 #9b2d2a;52429f #cb3d3a;1 #ce3b37" focus="100%" type="gradient">
                    <o:fill v:ext="view" type="gradientUnscaled"/>
                  </v:fill>
                  <v:shadow on="t" color="black" opacity="22937f" origin=",.5" offset="0,.63889mm"/>
                </v:shape>
              </v:group>
            </w:pict>
          </mc:Fallback>
        </mc:AlternateContent>
      </w:r>
      <w:r w:rsidR="00266CF3">
        <w:t xml:space="preserve">Mit einem Rechtsklick auf das Feld öffnet sich das Kontextmenü – wir klicken auf </w:t>
      </w:r>
      <w:r w:rsidR="00E33AE9">
        <w:br/>
      </w:r>
      <w:r w:rsidR="00266CF3" w:rsidRPr="00DF7CFD">
        <w:rPr>
          <w:b/>
          <w:u w:val="single"/>
        </w:rPr>
        <w:t>F</w:t>
      </w:r>
      <w:r w:rsidR="00266CF3" w:rsidRPr="00DF7CFD">
        <w:rPr>
          <w:b/>
        </w:rPr>
        <w:t>eld bearbeiten…</w:t>
      </w:r>
    </w:p>
    <w:p w:rsidR="00266CF3" w:rsidRDefault="00266CF3" w:rsidP="00DF7CFD">
      <w:pPr>
        <w:pStyle w:val="Listenabsatz"/>
        <w:numPr>
          <w:ilvl w:val="0"/>
          <w:numId w:val="23"/>
        </w:numPr>
        <w:tabs>
          <w:tab w:val="left" w:pos="1110"/>
        </w:tabs>
        <w:ind w:left="425" w:right="5809" w:hanging="357"/>
        <w:contextualSpacing w:val="0"/>
      </w:pPr>
      <w:r>
        <w:t>Es öffnet sich</w:t>
      </w:r>
      <w:r w:rsidR="004F1297">
        <w:t xml:space="preserve"> ein </w:t>
      </w:r>
      <w:r w:rsidR="00D3566E">
        <w:t>Feld-Dialogfenster.</w:t>
      </w:r>
    </w:p>
    <w:p w:rsidR="00D3566E" w:rsidRDefault="00D3566E" w:rsidP="00DF7CFD">
      <w:pPr>
        <w:pStyle w:val="Listenabsatz"/>
        <w:numPr>
          <w:ilvl w:val="0"/>
          <w:numId w:val="23"/>
        </w:numPr>
        <w:tabs>
          <w:tab w:val="left" w:pos="1110"/>
        </w:tabs>
        <w:ind w:left="425" w:right="5809" w:hanging="357"/>
        <w:contextualSpacing w:val="0"/>
      </w:pPr>
      <w:r>
        <w:t xml:space="preserve">Wir wählen das Feld </w:t>
      </w:r>
      <w:r w:rsidR="000F6598">
        <w:br/>
      </w:r>
      <w:r>
        <w:t>(Feldna</w:t>
      </w:r>
      <w:r w:rsidRPr="000F6598">
        <w:rPr>
          <w:u w:val="single"/>
        </w:rPr>
        <w:t>m</w:t>
      </w:r>
      <w:r>
        <w:t xml:space="preserve">en) </w:t>
      </w:r>
      <w:r w:rsidRPr="00E33AE9">
        <w:rPr>
          <w:rStyle w:val="CodeimText"/>
          <w:b/>
        </w:rPr>
        <w:t>Date</w:t>
      </w:r>
      <w:r>
        <w:t xml:space="preserve"> aus.</w:t>
      </w:r>
    </w:p>
    <w:p w:rsidR="00D3566E" w:rsidRDefault="00D3566E" w:rsidP="00DF7CFD">
      <w:pPr>
        <w:pStyle w:val="Listenabsatz"/>
        <w:numPr>
          <w:ilvl w:val="0"/>
          <w:numId w:val="23"/>
        </w:numPr>
        <w:tabs>
          <w:tab w:val="left" w:pos="1110"/>
        </w:tabs>
        <w:ind w:left="425" w:right="5809" w:hanging="357"/>
        <w:contextualSpacing w:val="0"/>
      </w:pPr>
      <w:r>
        <w:t>Bei den Feldeigenschaften können wir ein Datumsfo</w:t>
      </w:r>
      <w:r>
        <w:t>r</w:t>
      </w:r>
      <w:r>
        <w:t>mat auswählen. Wir wählen ein Datum mit einer Uhrzeit und bestätigen mit OK.</w:t>
      </w:r>
    </w:p>
    <w:p w:rsidR="00A067AB" w:rsidRDefault="00D3566E" w:rsidP="00FF56D9">
      <w:pPr>
        <w:pStyle w:val="Listenabsatz"/>
        <w:numPr>
          <w:ilvl w:val="0"/>
          <w:numId w:val="23"/>
        </w:numPr>
        <w:tabs>
          <w:tab w:val="left" w:pos="1110"/>
        </w:tabs>
        <w:spacing w:after="480"/>
        <w:ind w:left="425" w:right="5809" w:hanging="357"/>
        <w:contextualSpacing w:val="0"/>
      </w:pPr>
      <w:r>
        <w:t>Danach markieren wir das Datumsfeld und klicken auf F9 um es zu aktualisieren!</w:t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E33AE9" w:rsidTr="0063798E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E33AE9" w:rsidRDefault="00E33AE9" w:rsidP="0063798E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410208B9" wp14:editId="06156DDD">
                  <wp:extent cx="355600" cy="355600"/>
                  <wp:effectExtent l="0" t="0" r="6350" b="6350"/>
                  <wp:docPr id="22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E33AE9" w:rsidRPr="00822C67" w:rsidRDefault="00E33AE9" w:rsidP="0063798E">
            <w:pPr>
              <w:spacing w:before="60" w:after="60"/>
              <w:rPr>
                <w:i/>
              </w:rPr>
            </w:pPr>
            <w:r>
              <w:rPr>
                <w:i/>
              </w:rPr>
              <w:t>Alle Felder</w:t>
            </w:r>
            <w:r w:rsidR="00A067AB">
              <w:rPr>
                <w:i/>
              </w:rPr>
              <w:t xml:space="preserve"> automatisch</w:t>
            </w:r>
            <w:r>
              <w:rPr>
                <w:i/>
              </w:rPr>
              <w:t xml:space="preserve"> aktualisieren</w:t>
            </w:r>
          </w:p>
        </w:tc>
      </w:tr>
    </w:tbl>
    <w:p w:rsidR="00D3566E" w:rsidRDefault="00E33AE9" w:rsidP="00FF56D9">
      <w:pPr>
        <w:pStyle w:val="Einleitungstext"/>
        <w:spacing w:before="0"/>
      </w:pPr>
      <w:r>
        <w:t>Wenn man mehrere Felder in einem Dokument hat, kann man den gesamten Text markieren (Strg + a) und danach auf F9 drücken. Alle Felder werden dann aktualisiert.</w:t>
      </w:r>
    </w:p>
    <w:p w:rsidR="00457865" w:rsidRDefault="00A067AB" w:rsidP="00FF56D9">
      <w:pPr>
        <w:pStyle w:val="Einleitungstext"/>
        <w:spacing w:after="360"/>
      </w:pPr>
      <w:r>
        <w:t>Alternativ ist es möglich, in den Word-Optionen ein automatisches aktualisieren von Felder zu aktivieren, wie z. B. vor einem Druck Befehl:</w:t>
      </w:r>
      <w:r w:rsidR="00FF56D9">
        <w:t xml:space="preserve"> </w:t>
      </w:r>
      <w:r>
        <w:t xml:space="preserve">Datei </w:t>
      </w:r>
      <w:r>
        <w:sym w:font="Wingdings" w:char="F0E0"/>
      </w:r>
      <w:r>
        <w:t xml:space="preserve"> Optionen </w:t>
      </w:r>
      <w:r>
        <w:sym w:font="Wingdings" w:char="F0E0"/>
      </w:r>
      <w:r>
        <w:t xml:space="preserve"> Erweitert </w:t>
      </w:r>
      <w:r>
        <w:sym w:font="Wingdings" w:char="F0E0"/>
      </w:r>
      <w:r>
        <w:t xml:space="preserve"> Drucken </w:t>
      </w:r>
      <w:r>
        <w:sym w:font="Wingdings" w:char="F0E0"/>
      </w:r>
      <w:r>
        <w:t xml:space="preserve"> Häkchen bei Aktualisierung von Feldern mit Überarbeitungen vor dem Drucken zulassen.</w:t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FF56D9" w:rsidTr="0063798E">
        <w:tc>
          <w:tcPr>
            <w:tcW w:w="886" w:type="dxa"/>
            <w:shd w:val="clear" w:color="auto" w:fill="EEECE1" w:themeFill="background2"/>
            <w:vAlign w:val="center"/>
          </w:tcPr>
          <w:p w:rsidR="00FF56D9" w:rsidRDefault="00FF56D9" w:rsidP="0063798E">
            <w:pPr>
              <w:spacing w:before="120" w:after="120"/>
            </w:pPr>
            <w:r>
              <w:rPr>
                <w:noProof/>
                <w:lang w:eastAsia="de-AT"/>
              </w:rPr>
              <w:drawing>
                <wp:inline distT="0" distB="0" distL="0" distR="0" wp14:anchorId="0A016052" wp14:editId="71D8EF52">
                  <wp:extent cx="368300" cy="368300"/>
                  <wp:effectExtent l="0" t="0" r="0" b="0"/>
                  <wp:docPr id="26" name="Grafik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FF56D9" w:rsidRPr="00FF56D9" w:rsidRDefault="00FF56D9" w:rsidP="0063798E">
            <w:pPr>
              <w:spacing w:before="60" w:after="60"/>
              <w:rPr>
                <w:b/>
                <w:i/>
                <w:noProof/>
                <w:lang w:val="de-DE" w:eastAsia="de-DE"/>
              </w:rPr>
            </w:pPr>
            <w:r w:rsidRPr="00FF56D9">
              <w:rPr>
                <w:b/>
                <w:i/>
                <w:noProof/>
                <w:lang w:val="de-DE" w:eastAsia="de-DE"/>
              </w:rPr>
              <w:t xml:space="preserve">Übung: Datumsfeld </w:t>
            </w:r>
          </w:p>
          <w:p w:rsidR="00FF56D9" w:rsidRDefault="00FF56D9" w:rsidP="00FF56D9">
            <w:pPr>
              <w:pStyle w:val="Listenabsatz"/>
              <w:numPr>
                <w:ilvl w:val="0"/>
                <w:numId w:val="24"/>
              </w:numPr>
              <w:spacing w:before="60" w:after="60"/>
              <w:ind w:left="390"/>
            </w:pPr>
            <w:r>
              <w:rPr>
                <w:i/>
                <w:noProof/>
                <w:lang w:val="de-DE" w:eastAsia="de-DE"/>
              </w:rPr>
              <w:t xml:space="preserve">Öffne </w:t>
            </w:r>
            <w:r w:rsidRPr="00FF56D9">
              <w:rPr>
                <w:i/>
                <w:noProof/>
                <w:lang w:val="de-DE" w:eastAsia="de-DE"/>
              </w:rPr>
              <w:t>eine Privatbrief-Vorlage und füge ein Datumsfeld hinzu!</w:t>
            </w:r>
          </w:p>
        </w:tc>
      </w:tr>
    </w:tbl>
    <w:p w:rsidR="00822C67" w:rsidRDefault="00822C67" w:rsidP="00FF56D9">
      <w:pPr>
        <w:tabs>
          <w:tab w:val="left" w:pos="1110"/>
        </w:tabs>
        <w:spacing w:before="0" w:after="0"/>
      </w:pPr>
    </w:p>
    <w:sectPr w:rsidR="00822C67" w:rsidSect="00FE2393">
      <w:headerReference w:type="default" r:id="rId17"/>
      <w:footerReference w:type="default" r:id="rId18"/>
      <w:pgSz w:w="11906" w:h="16838"/>
      <w:pgMar w:top="-567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BA2" w:rsidRDefault="00EA4BA2" w:rsidP="00822C67">
      <w:r>
        <w:separator/>
      </w:r>
    </w:p>
  </w:endnote>
  <w:endnote w:type="continuationSeparator" w:id="0">
    <w:p w:rsidR="00EA4BA2" w:rsidRDefault="00EA4BA2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FE2393" w:rsidRDefault="00FE2393" w:rsidP="00FE2393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BA2" w:rsidRDefault="00EA4BA2" w:rsidP="00822C67">
      <w:r>
        <w:separator/>
      </w:r>
    </w:p>
  </w:footnote>
  <w:footnote w:type="continuationSeparator" w:id="0">
    <w:p w:rsidR="00EA4BA2" w:rsidRDefault="00EA4BA2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87" w:rsidRPr="00F235D2" w:rsidRDefault="00643787" w:rsidP="00F235D2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6FEB"/>
    <w:multiLevelType w:val="hybridMultilevel"/>
    <w:tmpl w:val="BACCB348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F81710"/>
    <w:multiLevelType w:val="hybridMultilevel"/>
    <w:tmpl w:val="E98C3506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9"/>
  </w:num>
  <w:num w:numId="5">
    <w:abstractNumId w:val="2"/>
  </w:num>
  <w:num w:numId="6">
    <w:abstractNumId w:val="11"/>
  </w:num>
  <w:num w:numId="7">
    <w:abstractNumId w:val="7"/>
  </w:num>
  <w:num w:numId="8">
    <w:abstractNumId w:val="22"/>
  </w:num>
  <w:num w:numId="9">
    <w:abstractNumId w:val="21"/>
  </w:num>
  <w:num w:numId="10">
    <w:abstractNumId w:val="19"/>
  </w:num>
  <w:num w:numId="11">
    <w:abstractNumId w:val="16"/>
  </w:num>
  <w:num w:numId="12">
    <w:abstractNumId w:val="5"/>
  </w:num>
  <w:num w:numId="13">
    <w:abstractNumId w:val="3"/>
  </w:num>
  <w:num w:numId="14">
    <w:abstractNumId w:val="14"/>
  </w:num>
  <w:num w:numId="15">
    <w:abstractNumId w:val="20"/>
  </w:num>
  <w:num w:numId="16">
    <w:abstractNumId w:val="12"/>
  </w:num>
  <w:num w:numId="17">
    <w:abstractNumId w:val="6"/>
  </w:num>
  <w:num w:numId="18">
    <w:abstractNumId w:val="23"/>
  </w:num>
  <w:num w:numId="19">
    <w:abstractNumId w:val="8"/>
  </w:num>
  <w:num w:numId="20">
    <w:abstractNumId w:val="18"/>
  </w:num>
  <w:num w:numId="21">
    <w:abstractNumId w:val="1"/>
  </w:num>
  <w:num w:numId="22">
    <w:abstractNumId w:val="17"/>
  </w:num>
  <w:num w:numId="23">
    <w:abstractNumId w:val="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029"/>
    <w:rsid w:val="000019E2"/>
    <w:rsid w:val="00002B7C"/>
    <w:rsid w:val="00010646"/>
    <w:rsid w:val="0002328F"/>
    <w:rsid w:val="00037986"/>
    <w:rsid w:val="000468BA"/>
    <w:rsid w:val="00064E24"/>
    <w:rsid w:val="00067288"/>
    <w:rsid w:val="00087114"/>
    <w:rsid w:val="00095884"/>
    <w:rsid w:val="000A5114"/>
    <w:rsid w:val="000A7373"/>
    <w:rsid w:val="000B41BD"/>
    <w:rsid w:val="000D2CEF"/>
    <w:rsid w:val="000D31C5"/>
    <w:rsid w:val="000D784A"/>
    <w:rsid w:val="000F06A8"/>
    <w:rsid w:val="000F28F4"/>
    <w:rsid w:val="000F4B82"/>
    <w:rsid w:val="000F6598"/>
    <w:rsid w:val="0010323F"/>
    <w:rsid w:val="001047C5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E57E4"/>
    <w:rsid w:val="001F6A8C"/>
    <w:rsid w:val="00225FEF"/>
    <w:rsid w:val="0026124B"/>
    <w:rsid w:val="00266CF3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6992"/>
    <w:rsid w:val="00352D94"/>
    <w:rsid w:val="003632D1"/>
    <w:rsid w:val="0038265F"/>
    <w:rsid w:val="003A1127"/>
    <w:rsid w:val="003B1114"/>
    <w:rsid w:val="003D262A"/>
    <w:rsid w:val="003D382D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57865"/>
    <w:rsid w:val="00462D90"/>
    <w:rsid w:val="004756E7"/>
    <w:rsid w:val="00485B6C"/>
    <w:rsid w:val="004A1786"/>
    <w:rsid w:val="004A2385"/>
    <w:rsid w:val="004B3C29"/>
    <w:rsid w:val="004B7E80"/>
    <w:rsid w:val="004C3ABE"/>
    <w:rsid w:val="004D2D1C"/>
    <w:rsid w:val="004F1297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600AC8"/>
    <w:rsid w:val="006132DC"/>
    <w:rsid w:val="00632660"/>
    <w:rsid w:val="00634E4E"/>
    <w:rsid w:val="00643787"/>
    <w:rsid w:val="0065396A"/>
    <w:rsid w:val="00674D50"/>
    <w:rsid w:val="006755B1"/>
    <w:rsid w:val="00677C06"/>
    <w:rsid w:val="0068595E"/>
    <w:rsid w:val="00693E67"/>
    <w:rsid w:val="00696F77"/>
    <w:rsid w:val="006A07F7"/>
    <w:rsid w:val="006C196D"/>
    <w:rsid w:val="006D641B"/>
    <w:rsid w:val="006E2049"/>
    <w:rsid w:val="007026C4"/>
    <w:rsid w:val="007135B1"/>
    <w:rsid w:val="0072342C"/>
    <w:rsid w:val="00745B45"/>
    <w:rsid w:val="00747939"/>
    <w:rsid w:val="00760D91"/>
    <w:rsid w:val="00771EF6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81EEC"/>
    <w:rsid w:val="0089631F"/>
    <w:rsid w:val="008A74DD"/>
    <w:rsid w:val="008B0005"/>
    <w:rsid w:val="008E0322"/>
    <w:rsid w:val="008E34E1"/>
    <w:rsid w:val="009208F4"/>
    <w:rsid w:val="009354EE"/>
    <w:rsid w:val="00945882"/>
    <w:rsid w:val="00946916"/>
    <w:rsid w:val="00954033"/>
    <w:rsid w:val="009729FD"/>
    <w:rsid w:val="009B0892"/>
    <w:rsid w:val="009D2CCB"/>
    <w:rsid w:val="009F11DD"/>
    <w:rsid w:val="00A067AB"/>
    <w:rsid w:val="00A24DBE"/>
    <w:rsid w:val="00A70875"/>
    <w:rsid w:val="00A94CCC"/>
    <w:rsid w:val="00AC1B38"/>
    <w:rsid w:val="00AC7A6D"/>
    <w:rsid w:val="00B0407D"/>
    <w:rsid w:val="00B21DE5"/>
    <w:rsid w:val="00B25F58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D5C2F"/>
    <w:rsid w:val="00BE1C21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EE2"/>
    <w:rsid w:val="00CB1233"/>
    <w:rsid w:val="00CB7056"/>
    <w:rsid w:val="00CC62E7"/>
    <w:rsid w:val="00CD2313"/>
    <w:rsid w:val="00D31527"/>
    <w:rsid w:val="00D34071"/>
    <w:rsid w:val="00D3566E"/>
    <w:rsid w:val="00D45542"/>
    <w:rsid w:val="00D54E50"/>
    <w:rsid w:val="00D57A43"/>
    <w:rsid w:val="00D66AF8"/>
    <w:rsid w:val="00D71B64"/>
    <w:rsid w:val="00D7727C"/>
    <w:rsid w:val="00D956F3"/>
    <w:rsid w:val="00D95B3C"/>
    <w:rsid w:val="00DA2031"/>
    <w:rsid w:val="00DA4E21"/>
    <w:rsid w:val="00DD302E"/>
    <w:rsid w:val="00DD4D48"/>
    <w:rsid w:val="00DD5029"/>
    <w:rsid w:val="00DE550E"/>
    <w:rsid w:val="00DF7CFD"/>
    <w:rsid w:val="00E030D6"/>
    <w:rsid w:val="00E12F32"/>
    <w:rsid w:val="00E31E36"/>
    <w:rsid w:val="00E33AE9"/>
    <w:rsid w:val="00E40750"/>
    <w:rsid w:val="00E43142"/>
    <w:rsid w:val="00E67C19"/>
    <w:rsid w:val="00E77B56"/>
    <w:rsid w:val="00EA4BA2"/>
    <w:rsid w:val="00EB71E1"/>
    <w:rsid w:val="00EC234A"/>
    <w:rsid w:val="00ED4D7E"/>
    <w:rsid w:val="00EE0D86"/>
    <w:rsid w:val="00EE5C07"/>
    <w:rsid w:val="00EE72B0"/>
    <w:rsid w:val="00EF6063"/>
    <w:rsid w:val="00F023CC"/>
    <w:rsid w:val="00F13C1B"/>
    <w:rsid w:val="00F17A32"/>
    <w:rsid w:val="00F235D2"/>
    <w:rsid w:val="00F250E5"/>
    <w:rsid w:val="00F320AD"/>
    <w:rsid w:val="00F3228F"/>
    <w:rsid w:val="00F52E25"/>
    <w:rsid w:val="00F65506"/>
    <w:rsid w:val="00F6653F"/>
    <w:rsid w:val="00F73ADF"/>
    <w:rsid w:val="00F96ED2"/>
    <w:rsid w:val="00FB409B"/>
    <w:rsid w:val="00FC2A81"/>
    <w:rsid w:val="00FC4CFD"/>
    <w:rsid w:val="00FD4777"/>
    <w:rsid w:val="00FE2393"/>
    <w:rsid w:val="00FE7EC6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ocuments\Schulpraxis\Material\Office%20Einf&#252;hrung\Word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6245CBF-DE88-4AB3-BFCD-2A982E11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213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1559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9</cp:revision>
  <cp:lastPrinted>2019-10-04T15:38:00Z</cp:lastPrinted>
  <dcterms:created xsi:type="dcterms:W3CDTF">2019-09-20T05:18:00Z</dcterms:created>
  <dcterms:modified xsi:type="dcterms:W3CDTF">2019-10-04T15:39:00Z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