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2551"/>
      </w:tblGrid>
      <w:tr w:rsidR="00381FD2" w:rsidTr="00295227">
        <w:tc>
          <w:tcPr>
            <w:tcW w:w="1135" w:type="dxa"/>
            <w:shd w:val="clear" w:color="auto" w:fill="0070C0"/>
          </w:tcPr>
          <w:p w:rsidR="00381FD2" w:rsidRPr="00F235D2" w:rsidRDefault="00381FD2" w:rsidP="00295227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30"/>
              </w:rPr>
              <w:t>6.2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bottom"/>
          </w:tcPr>
          <w:p w:rsidR="00381FD2" w:rsidRDefault="00381FD2" w:rsidP="00295227">
            <w:pPr>
              <w:spacing w:before="100" w:after="100"/>
            </w:pPr>
            <w:r>
              <w:rPr>
                <w:b/>
                <w:sz w:val="28"/>
              </w:rPr>
              <w:t>Textmarke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381FD2" w:rsidRDefault="00381FD2" w:rsidP="00381FD2">
            <w:pPr>
              <w:spacing w:before="0" w:after="0"/>
              <w:jc w:val="right"/>
            </w:pPr>
            <w:r w:rsidRPr="00E20D7B">
              <w:rPr>
                <w:b/>
                <w:sz w:val="18"/>
              </w:rPr>
              <w:t>wrd0</w:t>
            </w:r>
            <w:r>
              <w:rPr>
                <w:b/>
                <w:sz w:val="18"/>
              </w:rPr>
              <w:t>62</w:t>
            </w:r>
            <w:r w:rsidRPr="00E20D7B">
              <w:rPr>
                <w:sz w:val="18"/>
              </w:rPr>
              <w:br/>
            </w:r>
            <w:r w:rsidR="00CD3629" w:rsidRPr="00CD3629">
              <w:rPr>
                <w:sz w:val="18"/>
              </w:rPr>
              <w:t>Beispie</w:t>
            </w:r>
            <w:r w:rsidR="00CD3629" w:rsidRPr="00CD3629">
              <w:rPr>
                <w:sz w:val="18"/>
              </w:rPr>
              <w:t>l</w:t>
            </w:r>
            <w:r w:rsidR="00CD3629" w:rsidRPr="00CD3629">
              <w:rPr>
                <w:sz w:val="18"/>
              </w:rPr>
              <w:t>brief_reffeld.docx</w:t>
            </w:r>
            <w:bookmarkStart w:id="0" w:name="_GoBack"/>
            <w:bookmarkEnd w:id="0"/>
          </w:p>
        </w:tc>
      </w:tr>
    </w:tbl>
    <w:p w:rsidR="00381FD2" w:rsidRPr="00381FD2" w:rsidRDefault="00381FD2" w:rsidP="00381FD2">
      <w:pPr>
        <w:spacing w:before="0" w:after="0"/>
      </w:pPr>
    </w:p>
    <w:p w:rsidR="00822C67" w:rsidRDefault="00B64165" w:rsidP="00381FD2">
      <w:pPr>
        <w:pStyle w:val="Einleitungstext"/>
        <w:spacing w:before="0"/>
      </w:pPr>
      <w:r>
        <w:t>In einer Word-Vorlage (wie z. B. einer Vorlage für ein Bewerbungsschreiben) ist es manchmal sinnvoll eine Textmarke mit "</w:t>
      </w:r>
      <w:r w:rsidRPr="00DB255C">
        <w:rPr>
          <w:b/>
        </w:rPr>
        <w:t>Ref</w:t>
      </w:r>
      <w:r>
        <w:t xml:space="preserve">" Feldern zu verknüpfen. </w:t>
      </w:r>
      <w:r w:rsidR="00DB333D">
        <w:t>Eine Textmarke ist ein Textteil, der mit einem eindeutigen Namen versehen wurde. Ein "</w:t>
      </w:r>
      <w:r w:rsidR="00DB333D" w:rsidRPr="00DB255C">
        <w:rPr>
          <w:b/>
        </w:rPr>
        <w:t>Ref</w:t>
      </w:r>
      <w:r w:rsidR="00DB333D">
        <w:t>" Feld kann dann mit der Textmarke verknüpft werden, sodass eine Änderung an der Textmarke bei einer Aktualisierung an das "</w:t>
      </w:r>
      <w:r w:rsidR="00DB333D" w:rsidRPr="00DB255C">
        <w:rPr>
          <w:b/>
        </w:rPr>
        <w:t>Ref</w:t>
      </w:r>
      <w:r w:rsidR="00DB333D">
        <w:t>" Feld übergeben wird.</w:t>
      </w:r>
    </w:p>
    <w:tbl>
      <w:tblPr>
        <w:tblStyle w:val="Tabellenraster"/>
        <w:tblW w:w="92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25"/>
      </w:tblGrid>
      <w:tr w:rsidR="00DB333D" w:rsidTr="00DB255C">
        <w:tc>
          <w:tcPr>
            <w:tcW w:w="4361" w:type="dxa"/>
            <w:shd w:val="clear" w:color="auto" w:fill="F2F2F2" w:themeFill="background1" w:themeFillShade="F2"/>
            <w:vAlign w:val="center"/>
          </w:tcPr>
          <w:p w:rsidR="00DB333D" w:rsidRDefault="00DB333D" w:rsidP="00DB255C">
            <w:pPr>
              <w:tabs>
                <w:tab w:val="left" w:pos="1110"/>
              </w:tabs>
              <w:spacing w:before="120" w:after="120"/>
            </w:pPr>
            <w:r>
              <w:t>1. Wir schreiben einen Betreff:</w:t>
            </w:r>
          </w:p>
        </w:tc>
        <w:tc>
          <w:tcPr>
            <w:tcW w:w="4925" w:type="dxa"/>
            <w:shd w:val="clear" w:color="auto" w:fill="FDE9D9" w:themeFill="accent6" w:themeFillTint="33"/>
          </w:tcPr>
          <w:p w:rsidR="00DB333D" w:rsidRPr="00DB255C" w:rsidRDefault="00DB333D" w:rsidP="00DB255C">
            <w:pPr>
              <w:tabs>
                <w:tab w:val="left" w:pos="1110"/>
              </w:tabs>
              <w:spacing w:before="120" w:after="120"/>
              <w:rPr>
                <w:rStyle w:val="CodeimText"/>
                <w:b/>
              </w:rPr>
            </w:pPr>
            <w:r w:rsidRPr="00DB255C">
              <w:rPr>
                <w:rStyle w:val="CodeimText"/>
                <w:b/>
              </w:rPr>
              <w:t>Bewerbung als Industriekaufmann</w:t>
            </w:r>
          </w:p>
        </w:tc>
      </w:tr>
      <w:tr w:rsidR="00DB333D" w:rsidTr="00DB255C">
        <w:tc>
          <w:tcPr>
            <w:tcW w:w="4361" w:type="dxa"/>
            <w:shd w:val="clear" w:color="auto" w:fill="F2F2F2" w:themeFill="background1" w:themeFillShade="F2"/>
            <w:vAlign w:val="center"/>
          </w:tcPr>
          <w:p w:rsidR="00DB333D" w:rsidRDefault="00DB333D" w:rsidP="00DB255C">
            <w:pPr>
              <w:tabs>
                <w:tab w:val="left" w:pos="1110"/>
              </w:tabs>
              <w:spacing w:before="120" w:after="120"/>
              <w:ind w:left="284" w:hanging="284"/>
            </w:pPr>
            <w:r>
              <w:t>2. Das Wort "</w:t>
            </w:r>
            <w:r w:rsidRPr="0039575E">
              <w:rPr>
                <w:rStyle w:val="CodeimText"/>
              </w:rPr>
              <w:t>Industriekaufmann</w:t>
            </w:r>
            <w:r>
              <w:t xml:space="preserve">" wird markiert und über </w:t>
            </w:r>
            <w:r w:rsidR="005C17F1">
              <w:br/>
            </w:r>
            <w:r w:rsidRPr="005C17F1">
              <w:rPr>
                <w:b/>
              </w:rPr>
              <w:t xml:space="preserve">Einfügen </w:t>
            </w:r>
            <w:r w:rsidRPr="005C17F1">
              <w:rPr>
                <w:b/>
              </w:rPr>
              <w:sym w:font="Wingdings" w:char="F0E0"/>
            </w:r>
            <w:r w:rsidRPr="005C17F1">
              <w:rPr>
                <w:b/>
              </w:rPr>
              <w:t xml:space="preserve"> Textmarke</w:t>
            </w:r>
            <w:r>
              <w:t xml:space="preserve"> als solche </w:t>
            </w:r>
            <w:r w:rsidR="005C17F1">
              <w:br/>
            </w:r>
            <w:r>
              <w:t>gekennzeichnet.</w:t>
            </w:r>
          </w:p>
        </w:tc>
        <w:tc>
          <w:tcPr>
            <w:tcW w:w="4925" w:type="dxa"/>
            <w:shd w:val="clear" w:color="auto" w:fill="DBE5F1" w:themeFill="accent1" w:themeFillTint="33"/>
          </w:tcPr>
          <w:p w:rsidR="00DB333D" w:rsidRDefault="00316302" w:rsidP="0039575E">
            <w:pPr>
              <w:tabs>
                <w:tab w:val="left" w:pos="1110"/>
              </w:tabs>
              <w:spacing w:before="120" w:after="120"/>
              <w:jc w:val="center"/>
            </w:pPr>
            <w:r>
              <w:rPr>
                <w:noProof/>
                <w:lang w:eastAsia="de-A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747DE7" wp14:editId="640EFFDA">
                      <wp:simplePos x="0" y="0"/>
                      <wp:positionH relativeFrom="column">
                        <wp:posOffset>1296035</wp:posOffset>
                      </wp:positionH>
                      <wp:positionV relativeFrom="paragraph">
                        <wp:posOffset>10795</wp:posOffset>
                      </wp:positionV>
                      <wp:extent cx="385445" cy="243205"/>
                      <wp:effectExtent l="71120" t="43180" r="85725" b="104775"/>
                      <wp:wrapNone/>
                      <wp:docPr id="10" name="Pfeil nach recht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709251">
                                <a:off x="0" y="0"/>
                                <a:ext cx="385445" cy="24320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65837"/>
                                </a:avLst>
                              </a:prstGeom>
                            </wps:spPr>
                            <wps:style>
                              <a:lnRef idx="0">
                                <a:schemeClr val="accent2"/>
                              </a:lnRef>
                              <a:fillRef idx="3">
                                <a:schemeClr val="accent2"/>
                              </a:fillRef>
                              <a:effectRef idx="3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Pfeil nach rechts 10" o:spid="_x0000_s1026" type="#_x0000_t13" style="position:absolute;margin-left:102.05pt;margin-top:.85pt;width:30.35pt;height:19.15pt;rotation:6236025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" adj="12627" fillcolor="#652523 [1637]" stroked="f">
                      <v:fill color2="#ba4442 [3013]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  <w:r w:rsidR="00DB333D">
              <w:rPr>
                <w:noProof/>
                <w:lang w:eastAsia="de-AT"/>
              </w:rPr>
              <w:drawing>
                <wp:inline distT="0" distB="0" distL="0" distR="0" wp14:anchorId="2E7A2E7B" wp14:editId="2055E7D2">
                  <wp:extent cx="1576291" cy="958850"/>
                  <wp:effectExtent l="0" t="0" r="0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mark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9644" cy="9608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1406" w:rsidTr="00DB255C">
        <w:tc>
          <w:tcPr>
            <w:tcW w:w="4361" w:type="dxa"/>
            <w:shd w:val="clear" w:color="auto" w:fill="F2F2F2" w:themeFill="background1" w:themeFillShade="F2"/>
            <w:vAlign w:val="center"/>
          </w:tcPr>
          <w:p w:rsidR="0039575E" w:rsidRDefault="00571406" w:rsidP="00DB255C">
            <w:pPr>
              <w:tabs>
                <w:tab w:val="left" w:pos="1110"/>
              </w:tabs>
              <w:spacing w:before="120" w:after="120"/>
              <w:ind w:left="284" w:hanging="284"/>
            </w:pPr>
            <w:r>
              <w:t>3. Die Textmarke bekommt einen einde</w:t>
            </w:r>
            <w:r>
              <w:t>u</w:t>
            </w:r>
            <w:r>
              <w:t xml:space="preserve">tigen Namen. </w:t>
            </w:r>
            <w:r w:rsidR="005C17F1">
              <w:br/>
            </w:r>
            <w:r>
              <w:t>Hier wird der Name "</w:t>
            </w:r>
            <w:r w:rsidRPr="005C17F1">
              <w:rPr>
                <w:b/>
              </w:rPr>
              <w:t>Beruf</w:t>
            </w:r>
            <w:r>
              <w:t>" vergeben und mit Hinzufügen bestätigt.</w:t>
            </w:r>
            <w:r w:rsidR="00DB255C">
              <w:br/>
            </w:r>
            <w:r w:rsidR="0039575E">
              <w:t xml:space="preserve">Die Textmarke erkennt man an den eckigen Klammern </w:t>
            </w:r>
            <w:r w:rsidR="0039575E" w:rsidRPr="0039575E">
              <w:rPr>
                <w:rStyle w:val="CodeimText"/>
              </w:rPr>
              <w:t>[Industriekaufmann]</w:t>
            </w:r>
          </w:p>
        </w:tc>
        <w:tc>
          <w:tcPr>
            <w:tcW w:w="4925" w:type="dxa"/>
            <w:shd w:val="clear" w:color="auto" w:fill="DBE5F1" w:themeFill="accent1" w:themeFillTint="33"/>
          </w:tcPr>
          <w:p w:rsidR="00571406" w:rsidRDefault="00316302" w:rsidP="0039575E">
            <w:pPr>
              <w:tabs>
                <w:tab w:val="left" w:pos="1110"/>
              </w:tabs>
              <w:spacing w:before="120" w:after="120"/>
              <w:jc w:val="center"/>
              <w:rPr>
                <w:noProof/>
                <w:lang w:eastAsia="de-AT"/>
              </w:rPr>
            </w:pPr>
            <w:r>
              <w:rPr>
                <w:noProof/>
                <w:lang w:eastAsia="de-AT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2BDD9CA" wp14:editId="6858D8F2">
                      <wp:simplePos x="0" y="0"/>
                      <wp:positionH relativeFrom="column">
                        <wp:posOffset>1727835</wp:posOffset>
                      </wp:positionH>
                      <wp:positionV relativeFrom="paragraph">
                        <wp:posOffset>671195</wp:posOffset>
                      </wp:positionV>
                      <wp:extent cx="461010" cy="243205"/>
                      <wp:effectExtent l="70802" t="5398" r="66993" b="105092"/>
                      <wp:wrapNone/>
                      <wp:docPr id="12" name="Pfeil nach rechts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8114933">
                                <a:off x="0" y="0"/>
                                <a:ext cx="461010" cy="24320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75720"/>
                                </a:avLst>
                              </a:prstGeom>
                            </wps:spPr>
                            <wps:style>
                              <a:lnRef idx="0">
                                <a:schemeClr val="accent2"/>
                              </a:lnRef>
                              <a:fillRef idx="3">
                                <a:schemeClr val="accent2"/>
                              </a:fillRef>
                              <a:effectRef idx="3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feil nach rechts 12" o:spid="_x0000_s1026" type="#_x0000_t13" style="position:absolute;margin-left:136.05pt;margin-top:52.85pt;width:36.3pt;height:19.15pt;rotation:-3806623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" adj="12972" fillcolor="#652523 [1637]" stroked="f">
                      <v:fill color2="#ba4442 [3013]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  <w:r>
              <w:rPr>
                <w:noProof/>
                <w:lang w:eastAsia="de-A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A9513" wp14:editId="6025BC83">
                      <wp:simplePos x="0" y="0"/>
                      <wp:positionH relativeFrom="column">
                        <wp:posOffset>394335</wp:posOffset>
                      </wp:positionH>
                      <wp:positionV relativeFrom="paragraph">
                        <wp:posOffset>696595</wp:posOffset>
                      </wp:positionV>
                      <wp:extent cx="494665" cy="243205"/>
                      <wp:effectExtent l="68580" t="26670" r="88265" b="107315"/>
                      <wp:wrapNone/>
                      <wp:docPr id="11" name="Pfeil nach rechts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4617598">
                                <a:off x="0" y="0"/>
                                <a:ext cx="494665" cy="24320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77992"/>
                                </a:avLst>
                              </a:prstGeom>
                            </wps:spPr>
                            <wps:style>
                              <a:lnRef idx="0">
                                <a:schemeClr val="accent2"/>
                              </a:lnRef>
                              <a:fillRef idx="3">
                                <a:schemeClr val="accent2"/>
                              </a:fillRef>
                              <a:effectRef idx="3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feil nach rechts 11" o:spid="_x0000_s1026" type="#_x0000_t13" style="position:absolute;margin-left:31.05pt;margin-top:54.85pt;width:38.95pt;height:19.15pt;rotation:-7626645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" adj="13317" fillcolor="#652523 [1637]" stroked="f">
                      <v:fill color2="#ba4442 [3013]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  <w:r w:rsidR="00571406">
              <w:rPr>
                <w:noProof/>
                <w:lang w:eastAsia="de-AT"/>
              </w:rPr>
              <w:drawing>
                <wp:inline distT="0" distB="0" distL="0" distR="0" wp14:anchorId="436D5D54" wp14:editId="55A22EB7">
                  <wp:extent cx="2305050" cy="797423"/>
                  <wp:effectExtent l="57150" t="57150" r="114300" b="98425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b="61905"/>
                          <a:stretch/>
                        </pic:blipFill>
                        <pic:spPr bwMode="auto">
                          <a:xfrm>
                            <a:off x="0" y="0"/>
                            <a:ext cx="2309046" cy="798805"/>
                          </a:xfrm>
                          <a:prstGeom prst="flowChartDocumen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1406" w:rsidTr="00DB255C">
        <w:tc>
          <w:tcPr>
            <w:tcW w:w="4361" w:type="dxa"/>
            <w:shd w:val="clear" w:color="auto" w:fill="F2F2F2" w:themeFill="background1" w:themeFillShade="F2"/>
            <w:vAlign w:val="center"/>
          </w:tcPr>
          <w:p w:rsidR="00571406" w:rsidRDefault="00571406" w:rsidP="005C17F1">
            <w:pPr>
              <w:tabs>
                <w:tab w:val="left" w:pos="1110"/>
              </w:tabs>
              <w:spacing w:before="120" w:after="120"/>
              <w:ind w:left="284" w:hanging="284"/>
            </w:pPr>
            <w:r>
              <w:t>4. Im Lauftext muss ein Feld eingefügt werden.</w:t>
            </w:r>
            <w:r w:rsidR="003C345E">
              <w:t xml:space="preserve"> Ein leeres Textfeld wird mit der Tastenkombination </w:t>
            </w:r>
            <w:r w:rsidR="003C345E" w:rsidRPr="005C17F1">
              <w:rPr>
                <w:b/>
              </w:rPr>
              <w:t>Strg + F9</w:t>
            </w:r>
            <w:r w:rsidR="003C345E">
              <w:t xml:space="preserve"> ei</w:t>
            </w:r>
            <w:r w:rsidR="003C345E">
              <w:t>n</w:t>
            </w:r>
            <w:r w:rsidR="003C345E">
              <w:t>gefügt.</w:t>
            </w:r>
          </w:p>
        </w:tc>
        <w:tc>
          <w:tcPr>
            <w:tcW w:w="4925" w:type="dxa"/>
            <w:shd w:val="clear" w:color="auto" w:fill="FDE9D9" w:themeFill="accent6" w:themeFillTint="33"/>
            <w:vAlign w:val="center"/>
          </w:tcPr>
          <w:p w:rsidR="00571406" w:rsidRPr="00DB255C" w:rsidRDefault="00571406" w:rsidP="00DB255C">
            <w:pPr>
              <w:tabs>
                <w:tab w:val="left" w:pos="1110"/>
              </w:tabs>
              <w:spacing w:before="120" w:after="120"/>
              <w:rPr>
                <w:b/>
                <w:noProof/>
                <w:lang w:eastAsia="de-AT"/>
              </w:rPr>
            </w:pPr>
            <w:r w:rsidRPr="00DB255C">
              <w:rPr>
                <w:rStyle w:val="CodeimText"/>
                <w:b/>
              </w:rPr>
              <w:t>Ich möchte mich bei Ihnen um eine Lehrstelle als</w:t>
            </w:r>
            <w:r w:rsidRPr="00DB255C">
              <w:rPr>
                <w:b/>
                <w:noProof/>
                <w:lang w:eastAsia="de-AT"/>
              </w:rPr>
              <w:t xml:space="preserve"> </w:t>
            </w:r>
            <w:r w:rsidRPr="00DB255C">
              <w:rPr>
                <w:b/>
                <w:noProof/>
                <w:highlight w:val="lightGray"/>
                <w:lang w:eastAsia="de-AT"/>
              </w:rPr>
              <w:t>{  }</w:t>
            </w:r>
            <w:r w:rsidRPr="00DB255C">
              <w:rPr>
                <w:b/>
                <w:noProof/>
                <w:lang w:eastAsia="de-AT"/>
              </w:rPr>
              <w:t xml:space="preserve"> </w:t>
            </w:r>
            <w:r w:rsidRPr="00DB255C">
              <w:rPr>
                <w:rStyle w:val="CodeimText"/>
                <w:b/>
              </w:rPr>
              <w:t>bewerben.</w:t>
            </w:r>
          </w:p>
        </w:tc>
      </w:tr>
      <w:tr w:rsidR="003C345E" w:rsidTr="00DB255C">
        <w:tc>
          <w:tcPr>
            <w:tcW w:w="4361" w:type="dxa"/>
            <w:shd w:val="clear" w:color="auto" w:fill="F2F2F2" w:themeFill="background1" w:themeFillShade="F2"/>
            <w:vAlign w:val="center"/>
          </w:tcPr>
          <w:p w:rsidR="003C345E" w:rsidRDefault="003C345E" w:rsidP="00DB255C">
            <w:pPr>
              <w:tabs>
                <w:tab w:val="left" w:pos="1110"/>
              </w:tabs>
              <w:spacing w:before="120" w:after="120"/>
              <w:ind w:left="284" w:hanging="284"/>
            </w:pPr>
            <w:r>
              <w:t xml:space="preserve">5. Per Rechtklick auf das neue Feld öffnet sich das Kontextmenü. </w:t>
            </w:r>
            <w:r>
              <w:br/>
              <w:t xml:space="preserve">Wir wählen </w:t>
            </w:r>
            <w:r w:rsidRPr="003C345E">
              <w:rPr>
                <w:b/>
                <w:u w:val="single"/>
              </w:rPr>
              <w:t>F</w:t>
            </w:r>
            <w:r w:rsidRPr="003C345E">
              <w:rPr>
                <w:b/>
              </w:rPr>
              <w:t>eld bearbeiten …</w:t>
            </w:r>
          </w:p>
        </w:tc>
        <w:tc>
          <w:tcPr>
            <w:tcW w:w="4925" w:type="dxa"/>
            <w:shd w:val="clear" w:color="auto" w:fill="DBE5F1" w:themeFill="accent1" w:themeFillTint="33"/>
          </w:tcPr>
          <w:p w:rsidR="003C345E" w:rsidRPr="003C345E" w:rsidRDefault="00316302" w:rsidP="0039575E">
            <w:pPr>
              <w:tabs>
                <w:tab w:val="left" w:pos="1110"/>
              </w:tabs>
              <w:spacing w:before="120" w:after="120"/>
              <w:jc w:val="center"/>
              <w:rPr>
                <w:rStyle w:val="CodeimText"/>
              </w:rPr>
            </w:pPr>
            <w:r>
              <w:rPr>
                <w:noProof/>
                <w:lang w:eastAsia="de-AT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A52A345" wp14:editId="7F4E9037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332740</wp:posOffset>
                      </wp:positionV>
                      <wp:extent cx="575945" cy="243205"/>
                      <wp:effectExtent l="76200" t="38100" r="0" b="118745"/>
                      <wp:wrapNone/>
                      <wp:docPr id="14" name="Pfeil nach recht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5" cy="24320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89164"/>
                                </a:avLst>
                              </a:prstGeom>
                            </wps:spPr>
                            <wps:style>
                              <a:lnRef idx="0">
                                <a:schemeClr val="accent2"/>
                              </a:lnRef>
                              <a:fillRef idx="3">
                                <a:schemeClr val="accent2"/>
                              </a:fillRef>
                              <a:effectRef idx="3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feil nach rechts 14" o:spid="_x0000_s1026" type="#_x0000_t13" style="position:absolute;margin-left:24.55pt;margin-top:26.2pt;width:45.35pt;height:19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" adj="13467" fillcolor="#652523 [1637]" stroked="f">
                      <v:fill color2="#ba4442 [3013]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  <w:r w:rsidR="00B72F7C">
              <w:rPr>
                <w:noProof/>
                <w:lang w:eastAsia="de-AT"/>
              </w:rPr>
              <w:drawing>
                <wp:inline distT="0" distB="0" distL="0" distR="0" wp14:anchorId="03FF7B61" wp14:editId="7B2CF334">
                  <wp:extent cx="1533352" cy="584200"/>
                  <wp:effectExtent l="57150" t="57150" r="105410" b="12065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94" t="34979" r="4824" b="41500"/>
                          <a:stretch/>
                        </pic:blipFill>
                        <pic:spPr bwMode="auto">
                          <a:xfrm>
                            <a:off x="0" y="0"/>
                            <a:ext cx="1538605" cy="586201"/>
                          </a:xfrm>
                          <a:prstGeom prst="rect">
                            <a:avLst/>
                          </a:prstGeom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575E" w:rsidTr="00DB255C">
        <w:tc>
          <w:tcPr>
            <w:tcW w:w="9286" w:type="dxa"/>
            <w:gridSpan w:val="2"/>
            <w:shd w:val="clear" w:color="auto" w:fill="F2F2F2" w:themeFill="background1" w:themeFillShade="F2"/>
            <w:vAlign w:val="center"/>
          </w:tcPr>
          <w:p w:rsidR="0039575E" w:rsidRDefault="0039575E" w:rsidP="00DB255C">
            <w:pPr>
              <w:tabs>
                <w:tab w:val="left" w:pos="1110"/>
              </w:tabs>
              <w:spacing w:before="120" w:after="0"/>
              <w:ind w:left="284" w:hanging="284"/>
            </w:pPr>
            <w:r>
              <w:t xml:space="preserve">6. Als Feldname wählen wir </w:t>
            </w:r>
            <w:proofErr w:type="spellStart"/>
            <w:r w:rsidRPr="0039575E">
              <w:rPr>
                <w:b/>
              </w:rPr>
              <w:t>Ref</w:t>
            </w:r>
            <w:proofErr w:type="spellEnd"/>
            <w:r>
              <w:t xml:space="preserve"> und bei den Feldeigenschaften den </w:t>
            </w:r>
            <w:r w:rsidR="00DB255C">
              <w:br/>
            </w:r>
            <w:r>
              <w:t>Textmarkenname "</w:t>
            </w:r>
            <w:r w:rsidRPr="00DB255C">
              <w:rPr>
                <w:b/>
              </w:rPr>
              <w:t>Beruf</w:t>
            </w:r>
            <w:r>
              <w:t>".</w:t>
            </w:r>
            <w:r w:rsidR="00DB255C">
              <w:t xml:space="preserve"> Im Anschluss bestätigen wir mit OK.</w:t>
            </w:r>
          </w:p>
          <w:p w:rsidR="0039575E" w:rsidRDefault="00316302" w:rsidP="00DB255C">
            <w:pPr>
              <w:tabs>
                <w:tab w:val="left" w:pos="1110"/>
              </w:tabs>
              <w:spacing w:before="0" w:after="120"/>
              <w:jc w:val="center"/>
              <w:rPr>
                <w:noProof/>
                <w:lang w:eastAsia="de-AT"/>
              </w:rPr>
            </w:pPr>
            <w:r>
              <w:rPr>
                <w:noProof/>
                <w:lang w:eastAsia="de-AT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D0F786E" wp14:editId="658BFECF">
                      <wp:simplePos x="0" y="0"/>
                      <wp:positionH relativeFrom="column">
                        <wp:posOffset>2747645</wp:posOffset>
                      </wp:positionH>
                      <wp:positionV relativeFrom="paragraph">
                        <wp:posOffset>907415</wp:posOffset>
                      </wp:positionV>
                      <wp:extent cx="544195" cy="243205"/>
                      <wp:effectExtent l="55245" t="1905" r="82550" b="101600"/>
                      <wp:wrapNone/>
                      <wp:docPr id="18" name="Pfeil nach rechts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4180255">
                                <a:off x="1454150" y="7670800"/>
                                <a:ext cx="544195" cy="24320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99608"/>
                                </a:avLst>
                              </a:prstGeom>
                            </wps:spPr>
                            <wps:style>
                              <a:lnRef idx="0">
                                <a:schemeClr val="accent2"/>
                              </a:lnRef>
                              <a:fillRef idx="3">
                                <a:schemeClr val="accent2"/>
                              </a:fillRef>
                              <a:effectRef idx="3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feil nach rechts 18" o:spid="_x0000_s1026" type="#_x0000_t13" style="position:absolute;margin-left:216.35pt;margin-top:71.45pt;width:42.85pt;height:19.15pt;rotation:-8104340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" adj="11985" fillcolor="#652523 [1637]" stroked="f">
                      <v:fill color2="#ba4442 [3013]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  <w:r>
              <w:rPr>
                <w:noProof/>
                <w:lang w:eastAsia="de-AT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4DF999A" wp14:editId="21149119">
                      <wp:simplePos x="0" y="0"/>
                      <wp:positionH relativeFrom="column">
                        <wp:posOffset>626110</wp:posOffset>
                      </wp:positionH>
                      <wp:positionV relativeFrom="paragraph">
                        <wp:posOffset>875030</wp:posOffset>
                      </wp:positionV>
                      <wp:extent cx="544195" cy="243205"/>
                      <wp:effectExtent l="76200" t="38100" r="8255" b="118745"/>
                      <wp:wrapNone/>
                      <wp:docPr id="16" name="Pfeil nach recht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454150" y="7670800"/>
                                <a:ext cx="544195" cy="24320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99608"/>
                                </a:avLst>
                              </a:prstGeom>
                            </wps:spPr>
                            <wps:style>
                              <a:lnRef idx="0">
                                <a:schemeClr val="accent2"/>
                              </a:lnRef>
                              <a:fillRef idx="3">
                                <a:schemeClr val="accent2"/>
                              </a:fillRef>
                              <a:effectRef idx="3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feil nach rechts 16" o:spid="_x0000_s1026" type="#_x0000_t13" style="position:absolute;margin-left:49.3pt;margin-top:68.9pt;width:42.85pt;height:19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" adj="11985" fillcolor="#652523 [1637]" stroked="f">
                      <v:fill color2="#ba4442 [3013]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  <w:r w:rsidR="0039575E">
              <w:rPr>
                <w:noProof/>
                <w:lang w:eastAsia="de-AT"/>
              </w:rPr>
              <w:drawing>
                <wp:inline distT="0" distB="0" distL="0" distR="0" wp14:anchorId="77B2E000" wp14:editId="244853D7">
                  <wp:extent cx="3505200" cy="1268492"/>
                  <wp:effectExtent l="57150" t="57150" r="114300" b="103505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/>
                          <a:srcRect t="-1" r="36917" b="60346"/>
                          <a:stretch/>
                        </pic:blipFill>
                        <pic:spPr bwMode="auto">
                          <a:xfrm>
                            <a:off x="0" y="0"/>
                            <a:ext cx="3511351" cy="1270718"/>
                          </a:xfrm>
                          <a:prstGeom prst="flowChartDocumen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575E" w:rsidTr="00DB255C">
        <w:tc>
          <w:tcPr>
            <w:tcW w:w="4361" w:type="dxa"/>
            <w:shd w:val="clear" w:color="auto" w:fill="F2F2F2" w:themeFill="background1" w:themeFillShade="F2"/>
            <w:vAlign w:val="center"/>
          </w:tcPr>
          <w:p w:rsidR="0039575E" w:rsidRDefault="0039575E" w:rsidP="00DB255C">
            <w:pPr>
              <w:tabs>
                <w:tab w:val="left" w:pos="1110"/>
              </w:tabs>
              <w:spacing w:before="120" w:after="120"/>
              <w:ind w:left="284" w:hanging="284"/>
            </w:pPr>
            <w:r>
              <w:t>7. Anstatt "Industriekaufmann" schreiben wir im Betreff "Bürokaufmann".</w:t>
            </w:r>
          </w:p>
        </w:tc>
        <w:tc>
          <w:tcPr>
            <w:tcW w:w="4925" w:type="dxa"/>
            <w:shd w:val="clear" w:color="auto" w:fill="FDE9D9" w:themeFill="accent6" w:themeFillTint="33"/>
            <w:vAlign w:val="center"/>
          </w:tcPr>
          <w:p w:rsidR="0039575E" w:rsidRPr="00DB255C" w:rsidRDefault="0039575E" w:rsidP="00DB255C">
            <w:pPr>
              <w:tabs>
                <w:tab w:val="left" w:pos="1110"/>
              </w:tabs>
              <w:spacing w:before="120" w:after="120"/>
              <w:rPr>
                <w:b/>
                <w:noProof/>
                <w:lang w:eastAsia="de-AT"/>
              </w:rPr>
            </w:pPr>
            <w:r w:rsidRPr="00DB255C">
              <w:rPr>
                <w:rStyle w:val="CodeimText"/>
                <w:b/>
              </w:rPr>
              <w:t>Bewerbung als [Bürokaufmann]</w:t>
            </w:r>
          </w:p>
        </w:tc>
      </w:tr>
      <w:tr w:rsidR="0039575E" w:rsidTr="00DB255C">
        <w:tc>
          <w:tcPr>
            <w:tcW w:w="4361" w:type="dxa"/>
            <w:shd w:val="clear" w:color="auto" w:fill="F2F2F2" w:themeFill="background1" w:themeFillShade="F2"/>
            <w:vAlign w:val="center"/>
          </w:tcPr>
          <w:p w:rsidR="0039575E" w:rsidRDefault="0039575E" w:rsidP="00DB255C">
            <w:pPr>
              <w:tabs>
                <w:tab w:val="left" w:pos="1110"/>
              </w:tabs>
              <w:spacing w:before="120" w:after="120"/>
              <w:ind w:left="284" w:hanging="284"/>
            </w:pPr>
            <w:r>
              <w:t xml:space="preserve">8. Wenn wir nun alles Markieren (Strg + a) und im Anschluss </w:t>
            </w:r>
            <w:r w:rsidRPr="005C17F1">
              <w:rPr>
                <w:b/>
              </w:rPr>
              <w:t>F9</w:t>
            </w:r>
            <w:r>
              <w:t xml:space="preserve"> drücken, wird das Wort "Industriekaufmann" automatisch in "Bürokaufmann" verändert.</w:t>
            </w:r>
          </w:p>
        </w:tc>
        <w:tc>
          <w:tcPr>
            <w:tcW w:w="4925" w:type="dxa"/>
            <w:shd w:val="clear" w:color="auto" w:fill="FDE9D9" w:themeFill="accent6" w:themeFillTint="33"/>
            <w:vAlign w:val="center"/>
          </w:tcPr>
          <w:p w:rsidR="0039575E" w:rsidRPr="00DB255C" w:rsidRDefault="0039575E" w:rsidP="00DB255C">
            <w:pPr>
              <w:tabs>
                <w:tab w:val="left" w:pos="1110"/>
              </w:tabs>
              <w:spacing w:before="120" w:after="120"/>
              <w:rPr>
                <w:rStyle w:val="CodeimText"/>
                <w:b/>
              </w:rPr>
            </w:pPr>
            <w:r w:rsidRPr="00DB255C">
              <w:rPr>
                <w:rStyle w:val="CodeimText"/>
                <w:b/>
              </w:rPr>
              <w:t>Ich möchte mich bei Ihnen um eine Lehrstelle als Bürokaufmann bewerben.</w:t>
            </w:r>
          </w:p>
        </w:tc>
      </w:tr>
    </w:tbl>
    <w:p w:rsidR="00DB255C" w:rsidRPr="00DB255C" w:rsidRDefault="00316302" w:rsidP="00DB255C">
      <w:pPr>
        <w:tabs>
          <w:tab w:val="left" w:pos="1110"/>
        </w:tabs>
        <w:spacing w:before="0" w:after="0"/>
        <w:rPr>
          <w:noProof/>
          <w:sz w:val="16"/>
          <w:lang w:eastAsia="de-AT"/>
        </w:rPr>
      </w:pPr>
      <w:r>
        <w:rPr>
          <w:noProof/>
          <w:lang w:eastAsia="de-AT"/>
        </w:rPr>
        <w:drawing>
          <wp:anchor distT="0" distB="0" distL="114300" distR="114300" simplePos="0" relativeHeight="251658240" behindDoc="0" locked="0" layoutInCell="1" allowOverlap="1" wp14:anchorId="6D514255" wp14:editId="616A9B22">
            <wp:simplePos x="0" y="0"/>
            <wp:positionH relativeFrom="column">
              <wp:posOffset>4544060</wp:posOffset>
            </wp:positionH>
            <wp:positionV relativeFrom="paragraph">
              <wp:posOffset>66675</wp:posOffset>
            </wp:positionV>
            <wp:extent cx="1409700" cy="520065"/>
            <wp:effectExtent l="57150" t="57150" r="114300" b="10858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33" t="37454" r="38223" b="27476"/>
                    <a:stretch/>
                  </pic:blipFill>
                  <pic:spPr bwMode="auto">
                    <a:xfrm>
                      <a:off x="0" y="0"/>
                      <a:ext cx="1409700" cy="52006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9"/>
        <w:gridCol w:w="8363"/>
      </w:tblGrid>
      <w:tr w:rsidR="00DB255C" w:rsidTr="00036143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DB255C" w:rsidRDefault="00DB255C" w:rsidP="00036143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74701616" wp14:editId="0B0C2E1A">
                  <wp:extent cx="355600" cy="355600"/>
                  <wp:effectExtent l="0" t="0" r="6350" b="6350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mblem-notice.pn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335" cy="35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:rsidR="00DB255C" w:rsidRPr="00822C67" w:rsidRDefault="00DB255C" w:rsidP="00316302">
            <w:pPr>
              <w:spacing w:before="60" w:after="60"/>
              <w:rPr>
                <w:i/>
              </w:rPr>
            </w:pPr>
            <w:r>
              <w:rPr>
                <w:i/>
              </w:rPr>
              <w:t xml:space="preserve">Felder können auch über </w:t>
            </w:r>
            <w:r w:rsidR="00316302">
              <w:rPr>
                <w:i/>
              </w:rPr>
              <w:br/>
            </w:r>
            <w:r>
              <w:rPr>
                <w:i/>
              </w:rPr>
              <w:t xml:space="preserve">Einfügen </w:t>
            </w:r>
            <w:r w:rsidRPr="00DB255C">
              <w:rPr>
                <w:i/>
              </w:rPr>
              <w:sym w:font="Wingdings" w:char="F0E0"/>
            </w:r>
            <w:r>
              <w:rPr>
                <w:i/>
              </w:rPr>
              <w:t xml:space="preserve"> Schnellbausteine </w:t>
            </w:r>
            <w:r w:rsidRPr="00DB255C">
              <w:rPr>
                <w:i/>
              </w:rPr>
              <w:sym w:font="Wingdings" w:char="F0E0"/>
            </w:r>
            <w:r>
              <w:rPr>
                <w:i/>
              </w:rPr>
              <w:t xml:space="preserve"> Feld… hinzugefügt werden.</w:t>
            </w:r>
          </w:p>
        </w:tc>
      </w:tr>
    </w:tbl>
    <w:p w:rsidR="00822C67" w:rsidRDefault="00822C67" w:rsidP="00DB255C">
      <w:pPr>
        <w:tabs>
          <w:tab w:val="left" w:pos="1110"/>
        </w:tabs>
        <w:spacing w:before="0" w:after="0"/>
      </w:pPr>
    </w:p>
    <w:sectPr w:rsidR="00822C67" w:rsidSect="00381FD2">
      <w:footerReference w:type="default" r:id="rId15"/>
      <w:pgSz w:w="11906" w:h="16838"/>
      <w:pgMar w:top="-568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26C" w:rsidRDefault="0006526C" w:rsidP="00822C67">
      <w:r>
        <w:separator/>
      </w:r>
    </w:p>
  </w:endnote>
  <w:endnote w:type="continuationSeparator" w:id="0">
    <w:p w:rsidR="0006526C" w:rsidRDefault="0006526C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E50" w:rsidRPr="00381FD2" w:rsidRDefault="00381FD2" w:rsidP="00381FD2">
    <w:pPr>
      <w:pStyle w:val="Fusszeile"/>
      <w:tabs>
        <w:tab w:val="center" w:pos="4395"/>
        <w:tab w:val="right" w:pos="8931"/>
      </w:tabs>
      <w:jc w:val="right"/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Word</w:t>
    </w:r>
    <w:r>
      <w:rPr>
        <w:color w:val="A6A6A6" w:themeColor="background1" w:themeShade="A6"/>
      </w:rPr>
      <w:t xml:space="preserve"> | Thomas Maier | </w:t>
    </w:r>
    <w:r w:rsidRPr="00800685">
      <w:rPr>
        <w:color w:val="A6A6A6" w:themeColor="background1" w:themeShade="A6"/>
      </w:rPr>
      <w:t>www.css4.at</w:t>
    </w:r>
    <w:r>
      <w:rPr>
        <w:color w:val="A6A6A6" w:themeColor="background1" w:themeShade="A6"/>
      </w:rPr>
      <w:t xml:space="preserve">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26C" w:rsidRDefault="0006526C" w:rsidP="00822C67">
      <w:r>
        <w:separator/>
      </w:r>
    </w:p>
  </w:footnote>
  <w:footnote w:type="continuationSeparator" w:id="0">
    <w:p w:rsidR="0006526C" w:rsidRDefault="0006526C" w:rsidP="00822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81710"/>
    <w:multiLevelType w:val="hybridMultilevel"/>
    <w:tmpl w:val="E98C3506"/>
    <w:lvl w:ilvl="0" w:tplc="AAD651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8"/>
  </w:num>
  <w:num w:numId="5">
    <w:abstractNumId w:val="1"/>
  </w:num>
  <w:num w:numId="6">
    <w:abstractNumId w:val="10"/>
  </w:num>
  <w:num w:numId="7">
    <w:abstractNumId w:val="6"/>
  </w:num>
  <w:num w:numId="8">
    <w:abstractNumId w:val="21"/>
  </w:num>
  <w:num w:numId="9">
    <w:abstractNumId w:val="20"/>
  </w:num>
  <w:num w:numId="10">
    <w:abstractNumId w:val="18"/>
  </w:num>
  <w:num w:numId="11">
    <w:abstractNumId w:val="15"/>
  </w:num>
  <w:num w:numId="12">
    <w:abstractNumId w:val="4"/>
  </w:num>
  <w:num w:numId="13">
    <w:abstractNumId w:val="2"/>
  </w:num>
  <w:num w:numId="14">
    <w:abstractNumId w:val="13"/>
  </w:num>
  <w:num w:numId="15">
    <w:abstractNumId w:val="19"/>
  </w:num>
  <w:num w:numId="16">
    <w:abstractNumId w:val="11"/>
  </w:num>
  <w:num w:numId="17">
    <w:abstractNumId w:val="5"/>
  </w:num>
  <w:num w:numId="18">
    <w:abstractNumId w:val="22"/>
  </w:num>
  <w:num w:numId="19">
    <w:abstractNumId w:val="7"/>
  </w:num>
  <w:num w:numId="20">
    <w:abstractNumId w:val="17"/>
  </w:num>
  <w:num w:numId="21">
    <w:abstractNumId w:val="0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FE0"/>
    <w:rsid w:val="000019E2"/>
    <w:rsid w:val="00002B7C"/>
    <w:rsid w:val="00010646"/>
    <w:rsid w:val="0002328F"/>
    <w:rsid w:val="00037986"/>
    <w:rsid w:val="000468BA"/>
    <w:rsid w:val="00064E24"/>
    <w:rsid w:val="0006526C"/>
    <w:rsid w:val="00067288"/>
    <w:rsid w:val="00087114"/>
    <w:rsid w:val="00095884"/>
    <w:rsid w:val="000A5114"/>
    <w:rsid w:val="000A7373"/>
    <w:rsid w:val="000B41BD"/>
    <w:rsid w:val="000C2F50"/>
    <w:rsid w:val="000D13C4"/>
    <w:rsid w:val="000D2CEF"/>
    <w:rsid w:val="000D31C5"/>
    <w:rsid w:val="000D784A"/>
    <w:rsid w:val="000F06A8"/>
    <w:rsid w:val="000F28F4"/>
    <w:rsid w:val="000F4B82"/>
    <w:rsid w:val="0010323F"/>
    <w:rsid w:val="001047C5"/>
    <w:rsid w:val="00116BD5"/>
    <w:rsid w:val="001301B0"/>
    <w:rsid w:val="00137815"/>
    <w:rsid w:val="00142079"/>
    <w:rsid w:val="00145D6B"/>
    <w:rsid w:val="00160563"/>
    <w:rsid w:val="0016700A"/>
    <w:rsid w:val="00172B5D"/>
    <w:rsid w:val="00176D4E"/>
    <w:rsid w:val="001B020E"/>
    <w:rsid w:val="001C0EFC"/>
    <w:rsid w:val="001C4FAE"/>
    <w:rsid w:val="001E57E4"/>
    <w:rsid w:val="001F6A8C"/>
    <w:rsid w:val="00225FEF"/>
    <w:rsid w:val="0026124B"/>
    <w:rsid w:val="002709E4"/>
    <w:rsid w:val="00274571"/>
    <w:rsid w:val="002946FF"/>
    <w:rsid w:val="00296A4A"/>
    <w:rsid w:val="002A3F13"/>
    <w:rsid w:val="002A445F"/>
    <w:rsid w:val="002A749A"/>
    <w:rsid w:val="002B28ED"/>
    <w:rsid w:val="002B2F1F"/>
    <w:rsid w:val="002C1133"/>
    <w:rsid w:val="002C1247"/>
    <w:rsid w:val="00301D99"/>
    <w:rsid w:val="0031503B"/>
    <w:rsid w:val="00316302"/>
    <w:rsid w:val="0032419A"/>
    <w:rsid w:val="00340183"/>
    <w:rsid w:val="00346992"/>
    <w:rsid w:val="00352D94"/>
    <w:rsid w:val="003632D1"/>
    <w:rsid w:val="00381FD2"/>
    <w:rsid w:val="0038265F"/>
    <w:rsid w:val="0039575E"/>
    <w:rsid w:val="003A1127"/>
    <w:rsid w:val="003B1114"/>
    <w:rsid w:val="003C345E"/>
    <w:rsid w:val="003D262A"/>
    <w:rsid w:val="003D382D"/>
    <w:rsid w:val="003E5587"/>
    <w:rsid w:val="003E6D58"/>
    <w:rsid w:val="00405AFE"/>
    <w:rsid w:val="004159A6"/>
    <w:rsid w:val="00422D09"/>
    <w:rsid w:val="004326AF"/>
    <w:rsid w:val="0045132B"/>
    <w:rsid w:val="00454441"/>
    <w:rsid w:val="00456132"/>
    <w:rsid w:val="00462D90"/>
    <w:rsid w:val="004756E7"/>
    <w:rsid w:val="00485B6C"/>
    <w:rsid w:val="004A1786"/>
    <w:rsid w:val="004A2385"/>
    <w:rsid w:val="004B3C29"/>
    <w:rsid w:val="004B7E80"/>
    <w:rsid w:val="004D2D1C"/>
    <w:rsid w:val="00512F62"/>
    <w:rsid w:val="0052004E"/>
    <w:rsid w:val="00521B32"/>
    <w:rsid w:val="00532C34"/>
    <w:rsid w:val="00533623"/>
    <w:rsid w:val="00554182"/>
    <w:rsid w:val="00562815"/>
    <w:rsid w:val="00567B2C"/>
    <w:rsid w:val="00571406"/>
    <w:rsid w:val="0057706D"/>
    <w:rsid w:val="00580514"/>
    <w:rsid w:val="00581720"/>
    <w:rsid w:val="00587F8B"/>
    <w:rsid w:val="00597AEC"/>
    <w:rsid w:val="005A35DA"/>
    <w:rsid w:val="005B19B3"/>
    <w:rsid w:val="005C17F1"/>
    <w:rsid w:val="005E0279"/>
    <w:rsid w:val="00600AC8"/>
    <w:rsid w:val="006132DC"/>
    <w:rsid w:val="00632660"/>
    <w:rsid w:val="00634E4E"/>
    <w:rsid w:val="00643787"/>
    <w:rsid w:val="0065396A"/>
    <w:rsid w:val="00674D50"/>
    <w:rsid w:val="006755B1"/>
    <w:rsid w:val="00677C06"/>
    <w:rsid w:val="0068595E"/>
    <w:rsid w:val="00693E67"/>
    <w:rsid w:val="00696F77"/>
    <w:rsid w:val="006A07F7"/>
    <w:rsid w:val="006C196D"/>
    <w:rsid w:val="006D641B"/>
    <w:rsid w:val="006E2049"/>
    <w:rsid w:val="007026C4"/>
    <w:rsid w:val="007135B1"/>
    <w:rsid w:val="0072342C"/>
    <w:rsid w:val="00745B45"/>
    <w:rsid w:val="00747939"/>
    <w:rsid w:val="00760D91"/>
    <w:rsid w:val="00771EF6"/>
    <w:rsid w:val="00786A26"/>
    <w:rsid w:val="007C3C43"/>
    <w:rsid w:val="007D70DB"/>
    <w:rsid w:val="007E322E"/>
    <w:rsid w:val="007F4937"/>
    <w:rsid w:val="007F6018"/>
    <w:rsid w:val="007F7CCC"/>
    <w:rsid w:val="008102CE"/>
    <w:rsid w:val="0081517D"/>
    <w:rsid w:val="00822C67"/>
    <w:rsid w:val="00826FE0"/>
    <w:rsid w:val="00830EFA"/>
    <w:rsid w:val="0083413D"/>
    <w:rsid w:val="00835D60"/>
    <w:rsid w:val="00850397"/>
    <w:rsid w:val="0085257E"/>
    <w:rsid w:val="0085262C"/>
    <w:rsid w:val="00855474"/>
    <w:rsid w:val="00856DFB"/>
    <w:rsid w:val="00865FE5"/>
    <w:rsid w:val="00866F3E"/>
    <w:rsid w:val="008776F9"/>
    <w:rsid w:val="00881EEC"/>
    <w:rsid w:val="0089631F"/>
    <w:rsid w:val="008A74DD"/>
    <w:rsid w:val="008B0005"/>
    <w:rsid w:val="008E0322"/>
    <w:rsid w:val="008E34E1"/>
    <w:rsid w:val="009208F4"/>
    <w:rsid w:val="009354EE"/>
    <w:rsid w:val="00945882"/>
    <w:rsid w:val="00946916"/>
    <w:rsid w:val="00954033"/>
    <w:rsid w:val="009729FD"/>
    <w:rsid w:val="009B0892"/>
    <w:rsid w:val="009D2CCB"/>
    <w:rsid w:val="009F11DD"/>
    <w:rsid w:val="00A24DBE"/>
    <w:rsid w:val="00A347F1"/>
    <w:rsid w:val="00A70875"/>
    <w:rsid w:val="00A94CCC"/>
    <w:rsid w:val="00AC1B38"/>
    <w:rsid w:val="00AC7A6D"/>
    <w:rsid w:val="00B0407D"/>
    <w:rsid w:val="00B21DE5"/>
    <w:rsid w:val="00B25F58"/>
    <w:rsid w:val="00B32566"/>
    <w:rsid w:val="00B37384"/>
    <w:rsid w:val="00B457C1"/>
    <w:rsid w:val="00B64165"/>
    <w:rsid w:val="00B6520A"/>
    <w:rsid w:val="00B71BCF"/>
    <w:rsid w:val="00B72F7C"/>
    <w:rsid w:val="00B8250D"/>
    <w:rsid w:val="00B914F7"/>
    <w:rsid w:val="00BA1A47"/>
    <w:rsid w:val="00BB1630"/>
    <w:rsid w:val="00BB5229"/>
    <w:rsid w:val="00BD5C2F"/>
    <w:rsid w:val="00BE1C21"/>
    <w:rsid w:val="00BF0F10"/>
    <w:rsid w:val="00C0105F"/>
    <w:rsid w:val="00C2373A"/>
    <w:rsid w:val="00C26C1F"/>
    <w:rsid w:val="00C44E34"/>
    <w:rsid w:val="00C54009"/>
    <w:rsid w:val="00C66946"/>
    <w:rsid w:val="00C80690"/>
    <w:rsid w:val="00C87B3B"/>
    <w:rsid w:val="00C97EE2"/>
    <w:rsid w:val="00CB1233"/>
    <w:rsid w:val="00CB7056"/>
    <w:rsid w:val="00CC62E7"/>
    <w:rsid w:val="00CD2313"/>
    <w:rsid w:val="00CD3629"/>
    <w:rsid w:val="00D31527"/>
    <w:rsid w:val="00D34071"/>
    <w:rsid w:val="00D45542"/>
    <w:rsid w:val="00D54E50"/>
    <w:rsid w:val="00D57A43"/>
    <w:rsid w:val="00D66AF8"/>
    <w:rsid w:val="00D71B64"/>
    <w:rsid w:val="00D956F3"/>
    <w:rsid w:val="00D95B3C"/>
    <w:rsid w:val="00DA2031"/>
    <w:rsid w:val="00DA4E21"/>
    <w:rsid w:val="00DB255C"/>
    <w:rsid w:val="00DB333D"/>
    <w:rsid w:val="00DD302E"/>
    <w:rsid w:val="00DE550E"/>
    <w:rsid w:val="00E030D6"/>
    <w:rsid w:val="00E12F32"/>
    <w:rsid w:val="00E31E36"/>
    <w:rsid w:val="00E40750"/>
    <w:rsid w:val="00E43142"/>
    <w:rsid w:val="00E77B56"/>
    <w:rsid w:val="00EB71E1"/>
    <w:rsid w:val="00EC234A"/>
    <w:rsid w:val="00ED4D7E"/>
    <w:rsid w:val="00EE0FD2"/>
    <w:rsid w:val="00EE5C07"/>
    <w:rsid w:val="00EE72B0"/>
    <w:rsid w:val="00EF6063"/>
    <w:rsid w:val="00F023CC"/>
    <w:rsid w:val="00F17A32"/>
    <w:rsid w:val="00F235D2"/>
    <w:rsid w:val="00F250E5"/>
    <w:rsid w:val="00F320AD"/>
    <w:rsid w:val="00F3228F"/>
    <w:rsid w:val="00F52E25"/>
    <w:rsid w:val="00F65506"/>
    <w:rsid w:val="00F73ADF"/>
    <w:rsid w:val="00F96ED2"/>
    <w:rsid w:val="00FB409B"/>
    <w:rsid w:val="00FC2A81"/>
    <w:rsid w:val="00FC4CFD"/>
    <w:rsid w:val="00FD4777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ocuments\Schulpraxis\Material\Office%20Einf&#252;hrung\Word%20Einf&#252;hrung\lern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EDA4AC4-B2B7-435E-A9F7-945681120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lernen.dotx</Template>
  <TotalTime>0</TotalTime>
  <Pages>1</Pages>
  <Words>222</Words>
  <Characters>1405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1624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10</cp:revision>
  <cp:lastPrinted>2019-10-04T16:32:00Z</cp:lastPrinted>
  <dcterms:created xsi:type="dcterms:W3CDTF">2019-09-20T08:17:00Z</dcterms:created>
  <dcterms:modified xsi:type="dcterms:W3CDTF">2019-10-04T16:32:00Z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